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710" w:rsidRPr="004132A0" w:rsidRDefault="00B65710" w:rsidP="006901F2">
      <w:pPr>
        <w:jc w:val="center"/>
        <w:rPr>
          <w:sz w:val="28"/>
          <w:szCs w:val="28"/>
        </w:rPr>
      </w:pPr>
      <w:r w:rsidRPr="004132A0">
        <w:rPr>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1.05pt" o:ole="" fillcolor="window">
            <v:imagedata r:id="rId5" o:title=""/>
          </v:shape>
          <o:OLEObject Type="Embed" ProgID="Paint.Picture" ShapeID="_x0000_i1025" DrawAspect="Content" ObjectID="_1596520880" r:id="rId6"/>
        </w:object>
      </w:r>
    </w:p>
    <w:p w:rsidR="00B65710" w:rsidRPr="004132A0" w:rsidRDefault="00B65710" w:rsidP="006901F2">
      <w:pPr>
        <w:pStyle w:val="Caption"/>
        <w:rPr>
          <w:noProof w:val="0"/>
          <w:sz w:val="28"/>
          <w:szCs w:val="28"/>
        </w:rPr>
      </w:pPr>
      <w:r w:rsidRPr="004132A0">
        <w:rPr>
          <w:noProof w:val="0"/>
          <w:sz w:val="28"/>
          <w:szCs w:val="28"/>
        </w:rPr>
        <w:t xml:space="preserve">УКРАЇНА </w:t>
      </w:r>
    </w:p>
    <w:p w:rsidR="00B65710" w:rsidRPr="004132A0" w:rsidRDefault="00B65710" w:rsidP="006901F2">
      <w:pPr>
        <w:pStyle w:val="Heading2"/>
        <w:rPr>
          <w:i/>
          <w:iCs/>
          <w:noProof w:val="0"/>
          <w:sz w:val="28"/>
          <w:szCs w:val="28"/>
          <w:lang w:val="uk-UA"/>
        </w:rPr>
      </w:pPr>
      <w:r w:rsidRPr="004132A0">
        <w:rPr>
          <w:i/>
          <w:iCs/>
          <w:noProof w:val="0"/>
          <w:sz w:val="28"/>
          <w:szCs w:val="28"/>
          <w:lang w:val="uk-UA"/>
        </w:rPr>
        <w:t>Пологівська районна рада</w:t>
      </w:r>
    </w:p>
    <w:p w:rsidR="00B65710" w:rsidRPr="004132A0" w:rsidRDefault="00B65710" w:rsidP="006901F2">
      <w:pPr>
        <w:jc w:val="center"/>
        <w:rPr>
          <w:b/>
          <w:i/>
          <w:sz w:val="28"/>
          <w:szCs w:val="28"/>
        </w:rPr>
      </w:pPr>
      <w:r w:rsidRPr="004132A0">
        <w:rPr>
          <w:b/>
          <w:i/>
          <w:sz w:val="28"/>
          <w:szCs w:val="28"/>
        </w:rPr>
        <w:t>Запорізької області</w:t>
      </w:r>
    </w:p>
    <w:p w:rsidR="00B65710" w:rsidRPr="004132A0" w:rsidRDefault="00B65710" w:rsidP="006901F2">
      <w:pPr>
        <w:jc w:val="center"/>
        <w:rPr>
          <w:b/>
          <w:i/>
          <w:color w:val="000000"/>
          <w:sz w:val="28"/>
          <w:szCs w:val="28"/>
        </w:rPr>
      </w:pPr>
      <w:r w:rsidRPr="004132A0">
        <w:rPr>
          <w:b/>
          <w:i/>
          <w:color w:val="000000"/>
          <w:sz w:val="28"/>
          <w:szCs w:val="28"/>
        </w:rPr>
        <w:t>сьомого скликання</w:t>
      </w:r>
    </w:p>
    <w:p w:rsidR="00B65710" w:rsidRPr="004132A0" w:rsidRDefault="00B65710" w:rsidP="006901F2">
      <w:pPr>
        <w:jc w:val="center"/>
        <w:rPr>
          <w:b/>
          <w:i/>
          <w:color w:val="000000"/>
          <w:sz w:val="28"/>
          <w:szCs w:val="28"/>
        </w:rPr>
      </w:pPr>
      <w:r w:rsidRPr="004132A0">
        <w:rPr>
          <w:b/>
          <w:i/>
          <w:color w:val="000000"/>
          <w:sz w:val="28"/>
          <w:szCs w:val="28"/>
        </w:rPr>
        <w:t xml:space="preserve"> тридцята позачергова  сесія</w:t>
      </w:r>
    </w:p>
    <w:p w:rsidR="00B65710" w:rsidRPr="004132A0" w:rsidRDefault="00B65710" w:rsidP="006901F2">
      <w:pPr>
        <w:jc w:val="center"/>
        <w:rPr>
          <w:b/>
          <w:i/>
          <w:color w:val="000000"/>
          <w:sz w:val="28"/>
          <w:szCs w:val="28"/>
        </w:rPr>
      </w:pPr>
    </w:p>
    <w:p w:rsidR="00B65710" w:rsidRPr="004132A0" w:rsidRDefault="00B65710" w:rsidP="006901F2">
      <w:pPr>
        <w:pStyle w:val="Heading1"/>
        <w:rPr>
          <w:i/>
          <w:iCs/>
          <w:noProof w:val="0"/>
          <w:color w:val="000000"/>
          <w:szCs w:val="28"/>
          <w:lang w:val="uk-UA"/>
        </w:rPr>
      </w:pPr>
      <w:r w:rsidRPr="004132A0">
        <w:rPr>
          <w:i/>
          <w:iCs/>
          <w:noProof w:val="0"/>
          <w:color w:val="000000"/>
          <w:szCs w:val="28"/>
          <w:lang w:val="uk-UA"/>
        </w:rPr>
        <w:t xml:space="preserve">  Р і ш е н н я</w:t>
      </w:r>
    </w:p>
    <w:p w:rsidR="00B65710" w:rsidRPr="004132A0" w:rsidRDefault="00B65710" w:rsidP="006901F2">
      <w:pPr>
        <w:rPr>
          <w:color w:val="FF0000"/>
          <w:sz w:val="28"/>
          <w:szCs w:val="28"/>
        </w:rPr>
      </w:pPr>
    </w:p>
    <w:p w:rsidR="00B65710" w:rsidRPr="004132A0" w:rsidRDefault="00B65710" w:rsidP="00831E0D">
      <w:pPr>
        <w:rPr>
          <w:sz w:val="28"/>
          <w:szCs w:val="28"/>
          <w:u w:val="single"/>
        </w:rPr>
      </w:pPr>
      <w:r w:rsidRPr="004132A0">
        <w:rPr>
          <w:sz w:val="28"/>
          <w:szCs w:val="28"/>
        </w:rPr>
        <w:t>22 серпня 2018 року                                                                                          №</w:t>
      </w:r>
      <w:r w:rsidRPr="004132A0">
        <w:rPr>
          <w:sz w:val="28"/>
          <w:szCs w:val="28"/>
          <w:u w:val="single"/>
        </w:rPr>
        <w:t xml:space="preserve">   6   </w:t>
      </w:r>
    </w:p>
    <w:p w:rsidR="00B65710" w:rsidRPr="004132A0" w:rsidRDefault="00B65710" w:rsidP="006901F2">
      <w:pPr>
        <w:jc w:val="both"/>
        <w:rPr>
          <w:sz w:val="28"/>
          <w:szCs w:val="28"/>
        </w:rPr>
      </w:pPr>
      <w:r w:rsidRPr="004132A0">
        <w:rPr>
          <w:sz w:val="28"/>
          <w:szCs w:val="28"/>
        </w:rPr>
        <w:tab/>
      </w:r>
    </w:p>
    <w:tbl>
      <w:tblPr>
        <w:tblStyle w:val="TableGrid"/>
        <w:tblW w:w="0" w:type="auto"/>
        <w:tblLook w:val="01E0"/>
      </w:tblPr>
      <w:tblGrid>
        <w:gridCol w:w="4428"/>
      </w:tblGrid>
      <w:tr w:rsidR="00B65710" w:rsidRPr="004132A0" w:rsidTr="00831E0D">
        <w:tc>
          <w:tcPr>
            <w:tcW w:w="4428" w:type="dxa"/>
            <w:tcBorders>
              <w:top w:val="nil"/>
              <w:left w:val="nil"/>
              <w:bottom w:val="nil"/>
              <w:right w:val="nil"/>
            </w:tcBorders>
          </w:tcPr>
          <w:p w:rsidR="00B65710" w:rsidRPr="004132A0" w:rsidRDefault="00B65710" w:rsidP="00831E0D">
            <w:pPr>
              <w:tabs>
                <w:tab w:val="left" w:pos="3960"/>
              </w:tabs>
              <w:spacing w:line="240" w:lineRule="exact"/>
              <w:jc w:val="both"/>
              <w:rPr>
                <w:sz w:val="28"/>
                <w:szCs w:val="28"/>
              </w:rPr>
            </w:pPr>
            <w:r w:rsidRPr="004132A0">
              <w:rPr>
                <w:sz w:val="28"/>
                <w:szCs w:val="28"/>
              </w:rPr>
              <w:t>Про створення комунального  підприємства «Пологівський центр первинної медико-санітарної допомоги» Пологівської районної ради Запорізької області</w:t>
            </w:r>
          </w:p>
        </w:tc>
      </w:tr>
    </w:tbl>
    <w:p w:rsidR="00B65710" w:rsidRPr="004132A0" w:rsidRDefault="00B65710" w:rsidP="006901F2">
      <w:pPr>
        <w:ind w:right="4599"/>
        <w:rPr>
          <w:sz w:val="28"/>
          <w:szCs w:val="28"/>
        </w:rPr>
      </w:pPr>
    </w:p>
    <w:p w:rsidR="00B65710" w:rsidRPr="004132A0" w:rsidRDefault="00B65710" w:rsidP="006901F2">
      <w:pPr>
        <w:ind w:right="4599"/>
        <w:rPr>
          <w:sz w:val="28"/>
          <w:szCs w:val="28"/>
        </w:rPr>
      </w:pPr>
    </w:p>
    <w:p w:rsidR="00B65710" w:rsidRPr="004132A0" w:rsidRDefault="00B65710" w:rsidP="004132A0">
      <w:pPr>
        <w:tabs>
          <w:tab w:val="left" w:pos="720"/>
          <w:tab w:val="left" w:pos="9540"/>
        </w:tabs>
        <w:jc w:val="both"/>
        <w:rPr>
          <w:sz w:val="28"/>
          <w:szCs w:val="28"/>
        </w:rPr>
      </w:pPr>
      <w:r w:rsidRPr="004132A0">
        <w:rPr>
          <w:sz w:val="28"/>
          <w:szCs w:val="28"/>
        </w:rPr>
        <w:tab/>
        <w:t xml:space="preserve">З метою підвищення рівня медичного обслуговування населення, розширення можливостей щодо його доступності та якості, розмежування первинного та вторинного рівнів надання медичної допомоги, ефективного використання кадрового потенціалу, підвищення ефективності використання бюджетних коштів, відповідно  до ст. ст. 52-54, 59, 78, 137 Господарського кодексу України, ст. ст. 104,105,108  Цивільного кодексу України, ст. 16 Закону України «Основи законодавства України про охорону здоров’я» зі змінами відповідно до Закону України «Про внесення змін до деяких законодавчих актів України щодо удосконалення законодавства з питань діяльності закладів охорони здоров’я» № 2002-VIII від 06.04.2017, на підставі Постанови Кабінету Міністрів України «Деякі питання удосконалення системи охорони здоров’я» № 208 від 17.02.2010,  Указу Президента України «Про невідкладні заходи щодо реформування системи охорони здоров’я населення» № 1649/2005 від  06.12.2005, </w:t>
      </w:r>
      <w:r w:rsidRPr="004132A0">
        <w:rPr>
          <w:rFonts w:ascii="inherit" w:hAnsi="inherit"/>
          <w:sz w:val="28"/>
          <w:szCs w:val="28"/>
        </w:rPr>
        <w:t>Концепції реформи фінансування системи охорони здоров’я України, схваленої розпорядженням Кабінету Міністрів України</w:t>
      </w:r>
      <w:r w:rsidRPr="004132A0">
        <w:rPr>
          <w:sz w:val="28"/>
          <w:szCs w:val="28"/>
        </w:rPr>
        <w:t xml:space="preserve"> </w:t>
      </w:r>
      <w:r w:rsidRPr="004132A0">
        <w:rPr>
          <w:rFonts w:ascii="inherit" w:hAnsi="inherit"/>
          <w:sz w:val="28"/>
          <w:szCs w:val="28"/>
        </w:rPr>
        <w:t>№ 10</w:t>
      </w:r>
      <w:r w:rsidRPr="004132A0">
        <w:rPr>
          <w:sz w:val="28"/>
          <w:szCs w:val="28"/>
        </w:rPr>
        <w:t>1</w:t>
      </w:r>
      <w:r w:rsidRPr="004132A0">
        <w:rPr>
          <w:rFonts w:ascii="inherit" w:hAnsi="inherit"/>
          <w:sz w:val="28"/>
          <w:szCs w:val="28"/>
        </w:rPr>
        <w:t>3</w:t>
      </w:r>
      <w:r w:rsidRPr="004132A0">
        <w:rPr>
          <w:sz w:val="28"/>
          <w:szCs w:val="28"/>
        </w:rPr>
        <w:t xml:space="preserve"> - р</w:t>
      </w:r>
      <w:r w:rsidRPr="004132A0">
        <w:rPr>
          <w:rFonts w:ascii="inherit" w:hAnsi="inherit"/>
          <w:sz w:val="28"/>
          <w:szCs w:val="28"/>
        </w:rPr>
        <w:t xml:space="preserve"> від 30</w:t>
      </w:r>
      <w:r w:rsidRPr="004132A0">
        <w:rPr>
          <w:sz w:val="28"/>
          <w:szCs w:val="28"/>
        </w:rPr>
        <w:t>.11.</w:t>
      </w:r>
      <w:r w:rsidRPr="004132A0">
        <w:rPr>
          <w:rFonts w:ascii="inherit" w:hAnsi="inherit"/>
          <w:sz w:val="28"/>
          <w:szCs w:val="28"/>
        </w:rPr>
        <w:t>2016</w:t>
      </w:r>
      <w:r w:rsidRPr="004132A0">
        <w:rPr>
          <w:sz w:val="28"/>
          <w:szCs w:val="28"/>
        </w:rPr>
        <w:t xml:space="preserve">, керуючись ст. ст. </w:t>
      </w:r>
      <w:r w:rsidRPr="004132A0">
        <w:rPr>
          <w:sz w:val="28"/>
          <w:szCs w:val="28"/>
          <w:shd w:val="clear" w:color="auto" w:fill="FCFCFC"/>
        </w:rPr>
        <w:t xml:space="preserve">43, 60 </w:t>
      </w:r>
      <w:r w:rsidRPr="004132A0">
        <w:rPr>
          <w:sz w:val="28"/>
          <w:szCs w:val="28"/>
        </w:rPr>
        <w:t xml:space="preserve">Закону України «Про місцеве самоврядування в Україні», Пологівська районна рада Запорізької області </w:t>
      </w:r>
      <w:r w:rsidRPr="004132A0">
        <w:rPr>
          <w:b/>
          <w:sz w:val="28"/>
          <w:szCs w:val="28"/>
        </w:rPr>
        <w:t>в и р і ш и л а:</w:t>
      </w:r>
    </w:p>
    <w:p w:rsidR="00B65710" w:rsidRPr="004132A0" w:rsidRDefault="00B65710" w:rsidP="006901F2">
      <w:pPr>
        <w:ind w:right="-1"/>
        <w:jc w:val="both"/>
        <w:rPr>
          <w:sz w:val="28"/>
          <w:szCs w:val="28"/>
        </w:rPr>
      </w:pPr>
    </w:p>
    <w:p w:rsidR="00B65710" w:rsidRPr="004132A0" w:rsidRDefault="00B65710" w:rsidP="004132A0">
      <w:pPr>
        <w:ind w:right="-1" w:firstLine="708"/>
        <w:jc w:val="both"/>
        <w:rPr>
          <w:sz w:val="28"/>
          <w:szCs w:val="28"/>
        </w:rPr>
      </w:pPr>
      <w:r w:rsidRPr="004132A0">
        <w:rPr>
          <w:sz w:val="28"/>
          <w:szCs w:val="28"/>
        </w:rPr>
        <w:t>1. Створити комунальне підприємство «Пологівський центр первинної медико-санітарної допомоги» Пологівської районної ради Запорізької області.</w:t>
      </w:r>
    </w:p>
    <w:p w:rsidR="00B65710" w:rsidRPr="004132A0" w:rsidRDefault="00B65710" w:rsidP="004132A0">
      <w:pPr>
        <w:pStyle w:val="NormalWeb"/>
        <w:spacing w:before="0" w:beforeAutospacing="0" w:after="0" w:afterAutospacing="0"/>
        <w:ind w:firstLine="708"/>
        <w:jc w:val="both"/>
        <w:rPr>
          <w:sz w:val="28"/>
          <w:szCs w:val="28"/>
          <w:lang w:val="uk-UA"/>
        </w:rPr>
      </w:pPr>
      <w:r w:rsidRPr="004132A0">
        <w:rPr>
          <w:sz w:val="28"/>
          <w:szCs w:val="28"/>
          <w:lang w:val="uk-UA"/>
        </w:rPr>
        <w:t>2. Затвердити Статут комунального підприємства «Пологівський центр первинної медико-санітарної допомоги» Пологівської районної ради Запорізької області (додається).</w:t>
      </w:r>
    </w:p>
    <w:p w:rsidR="00B65710" w:rsidRPr="004132A0" w:rsidRDefault="00B65710" w:rsidP="004132A0">
      <w:pPr>
        <w:pStyle w:val="NormalWeb"/>
        <w:spacing w:before="0" w:beforeAutospacing="0" w:after="0" w:afterAutospacing="0"/>
        <w:ind w:firstLine="708"/>
        <w:jc w:val="both"/>
        <w:rPr>
          <w:sz w:val="28"/>
          <w:szCs w:val="28"/>
          <w:lang w:val="uk-UA"/>
        </w:rPr>
      </w:pPr>
      <w:r w:rsidRPr="004132A0">
        <w:rPr>
          <w:sz w:val="28"/>
          <w:szCs w:val="28"/>
          <w:lang w:val="uk-UA"/>
        </w:rPr>
        <w:t>3. Визначити комунальне підприємство «Пологівський центр первинної медико-санітарної допомоги» Пологівської районної ради Запорізької області правонаступником майна, права та обов’язків комунальної установи «Пологівський центр первинної медико-санітарної допомоги» Пологівської районної ради Запорізької області.</w:t>
      </w:r>
      <w:bookmarkStart w:id="0" w:name="_GoBack"/>
      <w:bookmarkEnd w:id="0"/>
    </w:p>
    <w:p w:rsidR="00B65710" w:rsidRPr="004132A0" w:rsidRDefault="00B65710" w:rsidP="004132A0">
      <w:pPr>
        <w:pStyle w:val="NormalWeb"/>
        <w:spacing w:before="0" w:beforeAutospacing="0" w:after="0" w:afterAutospacing="0"/>
        <w:ind w:firstLine="708"/>
        <w:jc w:val="both"/>
        <w:rPr>
          <w:sz w:val="28"/>
          <w:szCs w:val="28"/>
          <w:lang w:val="uk-UA"/>
        </w:rPr>
      </w:pPr>
      <w:r w:rsidRPr="004132A0">
        <w:rPr>
          <w:sz w:val="28"/>
          <w:szCs w:val="28"/>
          <w:lang w:val="uk-UA"/>
        </w:rPr>
        <w:t>4. В зв’язку з реорганізацією (перетворенням) комунальної установи «Пологівський центр первинної медико-санітарної допомоги» Пологівської районної ради Запорізької області в комунальне підприємство «Пологівський центр первинної медико-санітарної допомоги» Пологівської районної ради Запорізької області, продовжити трудові відносини та дію контракту з Дуб Анною Михайлівною на посаді головного лікаря.</w:t>
      </w:r>
    </w:p>
    <w:p w:rsidR="00B65710" w:rsidRPr="004132A0" w:rsidRDefault="00B65710" w:rsidP="004132A0">
      <w:pPr>
        <w:ind w:right="-1" w:firstLine="708"/>
        <w:jc w:val="both"/>
        <w:rPr>
          <w:sz w:val="28"/>
          <w:szCs w:val="28"/>
        </w:rPr>
      </w:pPr>
      <w:r w:rsidRPr="004132A0">
        <w:rPr>
          <w:color w:val="000000"/>
          <w:sz w:val="28"/>
          <w:szCs w:val="28"/>
        </w:rPr>
        <w:t>5. Головному лікарю</w:t>
      </w:r>
      <w:r w:rsidRPr="004132A0">
        <w:rPr>
          <w:sz w:val="28"/>
          <w:szCs w:val="28"/>
        </w:rPr>
        <w:t xml:space="preserve"> комунального підприємства «Пологівський центр первинної медико-санітарної допомоги» Пологівської районної ради Запорізької області вчинити дії щодо проведення державної реєстрації підприємства в органах державної реєстрації та здійснити необхідні заходи з організації роботи підприємства відповідно до вимог чинного законодавства.</w:t>
      </w:r>
    </w:p>
    <w:p w:rsidR="00B65710" w:rsidRPr="004132A0" w:rsidRDefault="00B65710" w:rsidP="004132A0">
      <w:pPr>
        <w:ind w:right="-1" w:firstLine="708"/>
        <w:jc w:val="both"/>
        <w:rPr>
          <w:sz w:val="28"/>
          <w:szCs w:val="28"/>
        </w:rPr>
      </w:pPr>
      <w:r w:rsidRPr="004132A0">
        <w:rPr>
          <w:sz w:val="28"/>
          <w:szCs w:val="28"/>
        </w:rPr>
        <w:t>6. Рішення набирає чинності з 01 вересня 2018 року.</w:t>
      </w:r>
    </w:p>
    <w:p w:rsidR="00B65710" w:rsidRPr="004132A0" w:rsidRDefault="00B65710" w:rsidP="004132A0">
      <w:pPr>
        <w:ind w:firstLine="708"/>
        <w:jc w:val="both"/>
        <w:rPr>
          <w:sz w:val="28"/>
          <w:szCs w:val="28"/>
        </w:rPr>
      </w:pPr>
      <w:r>
        <w:rPr>
          <w:sz w:val="28"/>
          <w:szCs w:val="28"/>
        </w:rPr>
        <w:t xml:space="preserve">7. </w:t>
      </w:r>
      <w:r w:rsidRPr="004132A0">
        <w:rPr>
          <w:sz w:val="28"/>
          <w:szCs w:val="28"/>
        </w:rPr>
        <w:t>Контроль за виконанням рішення покласти на п</w:t>
      </w:r>
      <w:r w:rsidRPr="004132A0">
        <w:rPr>
          <w:bCs/>
          <w:sz w:val="28"/>
          <w:szCs w:val="28"/>
        </w:rPr>
        <w:t>остійну комісію з питань промислової політики, бюджету та  управління об’єктами спільної  власності  територіальних громад.</w:t>
      </w:r>
    </w:p>
    <w:p w:rsidR="00B65710" w:rsidRDefault="00B65710" w:rsidP="006901F2">
      <w:pPr>
        <w:jc w:val="both"/>
        <w:rPr>
          <w:sz w:val="28"/>
          <w:szCs w:val="28"/>
        </w:rPr>
      </w:pPr>
    </w:p>
    <w:p w:rsidR="00B65710" w:rsidRPr="004132A0" w:rsidRDefault="00B65710" w:rsidP="006901F2">
      <w:pPr>
        <w:jc w:val="both"/>
        <w:rPr>
          <w:sz w:val="28"/>
          <w:szCs w:val="28"/>
        </w:rPr>
      </w:pPr>
    </w:p>
    <w:p w:rsidR="00B65710" w:rsidRPr="004132A0" w:rsidRDefault="00B65710" w:rsidP="006901F2">
      <w:pPr>
        <w:pStyle w:val="BodyText"/>
        <w:tabs>
          <w:tab w:val="left" w:pos="5322"/>
        </w:tabs>
        <w:rPr>
          <w:szCs w:val="28"/>
        </w:rPr>
      </w:pPr>
      <w:r w:rsidRPr="004132A0">
        <w:rPr>
          <w:szCs w:val="28"/>
        </w:rPr>
        <w:tab/>
      </w:r>
    </w:p>
    <w:p w:rsidR="00B65710" w:rsidRPr="004132A0" w:rsidRDefault="00B65710" w:rsidP="006901F2">
      <w:pPr>
        <w:pStyle w:val="BodyText"/>
        <w:rPr>
          <w:szCs w:val="28"/>
        </w:rPr>
      </w:pPr>
      <w:r w:rsidRPr="004132A0">
        <w:rPr>
          <w:szCs w:val="28"/>
        </w:rPr>
        <w:t xml:space="preserve">Голова ради                                                                                    </w:t>
      </w:r>
      <w:r>
        <w:rPr>
          <w:szCs w:val="28"/>
        </w:rPr>
        <w:t xml:space="preserve">  </w:t>
      </w:r>
      <w:r w:rsidRPr="004132A0">
        <w:rPr>
          <w:szCs w:val="28"/>
        </w:rPr>
        <w:t xml:space="preserve"> О.П.Покутній</w:t>
      </w:r>
    </w:p>
    <w:p w:rsidR="00B65710" w:rsidRPr="004132A0" w:rsidRDefault="00B65710" w:rsidP="006901F2">
      <w:pPr>
        <w:pStyle w:val="BodyText"/>
        <w:rPr>
          <w:szCs w:val="28"/>
        </w:rPr>
      </w:pPr>
    </w:p>
    <w:p w:rsidR="00B65710" w:rsidRPr="004132A0" w:rsidRDefault="00B65710" w:rsidP="006901F2">
      <w:pPr>
        <w:pStyle w:val="BodyText"/>
        <w:rPr>
          <w:sz w:val="22"/>
          <w:szCs w:val="22"/>
        </w:rPr>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6901F2">
      <w:pPr>
        <w:jc w:val="both"/>
      </w:pPr>
    </w:p>
    <w:p w:rsidR="00B65710" w:rsidRDefault="00B65710" w:rsidP="004132A0">
      <w:pPr>
        <w:ind w:left="4248"/>
        <w:rPr>
          <w:sz w:val="28"/>
          <w:szCs w:val="28"/>
        </w:rPr>
      </w:pPr>
      <w:r>
        <w:rPr>
          <w:sz w:val="28"/>
          <w:szCs w:val="28"/>
        </w:rPr>
        <w:t xml:space="preserve">ЗАТВЕРДЖЕНО </w:t>
      </w:r>
    </w:p>
    <w:p w:rsidR="00B65710" w:rsidRDefault="00B65710" w:rsidP="004132A0">
      <w:pPr>
        <w:ind w:left="4248"/>
        <w:rPr>
          <w:sz w:val="28"/>
          <w:szCs w:val="28"/>
        </w:rPr>
      </w:pPr>
      <w:r>
        <w:rPr>
          <w:sz w:val="28"/>
          <w:szCs w:val="28"/>
        </w:rPr>
        <w:t xml:space="preserve">рішення Пологівської районної ради </w:t>
      </w:r>
    </w:p>
    <w:p w:rsidR="00B65710" w:rsidRDefault="00B65710" w:rsidP="004132A0">
      <w:pPr>
        <w:ind w:left="4248"/>
        <w:rPr>
          <w:sz w:val="28"/>
          <w:szCs w:val="28"/>
        </w:rPr>
      </w:pPr>
      <w:r>
        <w:rPr>
          <w:sz w:val="28"/>
          <w:szCs w:val="28"/>
        </w:rPr>
        <w:t>від «___»__________</w:t>
      </w:r>
      <w:r w:rsidRPr="00F30074">
        <w:rPr>
          <w:sz w:val="28"/>
          <w:szCs w:val="28"/>
        </w:rPr>
        <w:t>2018  року</w:t>
      </w:r>
      <w:r>
        <w:rPr>
          <w:sz w:val="28"/>
          <w:szCs w:val="28"/>
        </w:rPr>
        <w:t xml:space="preserve"> № ___</w:t>
      </w:r>
    </w:p>
    <w:p w:rsidR="00B65710" w:rsidRDefault="00B65710" w:rsidP="004132A0">
      <w:pPr>
        <w:ind w:left="4248"/>
        <w:rPr>
          <w:sz w:val="28"/>
          <w:szCs w:val="28"/>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p>
    <w:p w:rsidR="00B65710" w:rsidRPr="00F7743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56"/>
          <w:szCs w:val="56"/>
        </w:rPr>
      </w:pPr>
      <w:r w:rsidRPr="00372FAA">
        <w:rPr>
          <w:b/>
          <w:bCs/>
          <w:sz w:val="56"/>
          <w:szCs w:val="56"/>
        </w:rPr>
        <w:t>СТАТУТ</w:t>
      </w:r>
    </w:p>
    <w:p w:rsidR="00B65710" w:rsidRPr="00372FAA" w:rsidRDefault="00B65710" w:rsidP="004132A0">
      <w:pPr>
        <w:autoSpaceDE w:val="0"/>
        <w:autoSpaceDN w:val="0"/>
        <w:adjustRightInd w:val="0"/>
        <w:jc w:val="center"/>
        <w:rPr>
          <w:b/>
          <w:bCs/>
          <w:sz w:val="56"/>
          <w:szCs w:val="56"/>
        </w:rPr>
      </w:pPr>
    </w:p>
    <w:p w:rsidR="00B65710" w:rsidRDefault="00B65710" w:rsidP="004132A0">
      <w:pPr>
        <w:autoSpaceDE w:val="0"/>
        <w:autoSpaceDN w:val="0"/>
        <w:adjustRightInd w:val="0"/>
        <w:jc w:val="center"/>
        <w:rPr>
          <w:b/>
          <w:bCs/>
          <w:sz w:val="36"/>
          <w:szCs w:val="36"/>
        </w:rPr>
      </w:pPr>
      <w:r>
        <w:rPr>
          <w:b/>
          <w:bCs/>
          <w:sz w:val="36"/>
          <w:szCs w:val="36"/>
        </w:rPr>
        <w:t xml:space="preserve">КОМУНАЛЬНОГО </w:t>
      </w:r>
      <w:r w:rsidRPr="00F77430">
        <w:rPr>
          <w:b/>
          <w:bCs/>
          <w:sz w:val="36"/>
          <w:szCs w:val="36"/>
        </w:rPr>
        <w:t xml:space="preserve"> ПІДПРИЄМСТВА</w:t>
      </w:r>
    </w:p>
    <w:p w:rsidR="00B65710" w:rsidRPr="00F7743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r w:rsidRPr="00F77430">
        <w:rPr>
          <w:b/>
          <w:bCs/>
          <w:sz w:val="36"/>
          <w:szCs w:val="36"/>
        </w:rPr>
        <w:t>«ПОЛОГІВСЬКИЙ ЦЕНТР ПЕРВИННОЇ МЕДИКО – САНІТ</w:t>
      </w:r>
      <w:r>
        <w:rPr>
          <w:b/>
          <w:bCs/>
          <w:sz w:val="36"/>
          <w:szCs w:val="36"/>
        </w:rPr>
        <w:t>АР</w:t>
      </w:r>
      <w:r w:rsidRPr="00F77430">
        <w:rPr>
          <w:b/>
          <w:bCs/>
          <w:sz w:val="36"/>
          <w:szCs w:val="36"/>
        </w:rPr>
        <w:t xml:space="preserve">НОЇ ДОПОМОГИ» </w:t>
      </w:r>
    </w:p>
    <w:p w:rsidR="00B65710" w:rsidRDefault="00B65710" w:rsidP="004132A0">
      <w:pPr>
        <w:autoSpaceDE w:val="0"/>
        <w:autoSpaceDN w:val="0"/>
        <w:adjustRightInd w:val="0"/>
        <w:jc w:val="center"/>
        <w:rPr>
          <w:b/>
          <w:bCs/>
          <w:sz w:val="36"/>
          <w:szCs w:val="36"/>
        </w:rPr>
      </w:pPr>
      <w:r w:rsidRPr="00F77430">
        <w:rPr>
          <w:b/>
          <w:bCs/>
          <w:sz w:val="36"/>
          <w:szCs w:val="36"/>
        </w:rPr>
        <w:t xml:space="preserve">ПОЛОГІВСЬКОЇ РАЙОННОЇ РАДИ </w:t>
      </w:r>
    </w:p>
    <w:p w:rsidR="00B65710" w:rsidRDefault="00B65710" w:rsidP="004132A0">
      <w:pPr>
        <w:autoSpaceDE w:val="0"/>
        <w:autoSpaceDN w:val="0"/>
        <w:adjustRightInd w:val="0"/>
        <w:jc w:val="center"/>
        <w:rPr>
          <w:b/>
          <w:bCs/>
          <w:sz w:val="36"/>
          <w:szCs w:val="36"/>
        </w:rPr>
      </w:pPr>
      <w:r w:rsidRPr="00F77430">
        <w:rPr>
          <w:b/>
          <w:bCs/>
          <w:sz w:val="36"/>
          <w:szCs w:val="36"/>
        </w:rPr>
        <w:t>ЗАПОРІЗЬКОЇ ОБЛАСТІ</w:t>
      </w: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p>
    <w:p w:rsidR="00B65710" w:rsidRDefault="00B65710" w:rsidP="004132A0">
      <w:pPr>
        <w:autoSpaceDE w:val="0"/>
        <w:autoSpaceDN w:val="0"/>
        <w:adjustRightInd w:val="0"/>
        <w:jc w:val="center"/>
        <w:rPr>
          <w:b/>
          <w:bCs/>
          <w:sz w:val="36"/>
          <w:szCs w:val="36"/>
        </w:rPr>
      </w:pPr>
      <w:r>
        <w:rPr>
          <w:b/>
          <w:bCs/>
          <w:sz w:val="36"/>
          <w:szCs w:val="36"/>
        </w:rPr>
        <w:t>м. Пологи</w:t>
      </w:r>
    </w:p>
    <w:p w:rsidR="00B65710" w:rsidRDefault="00B65710" w:rsidP="004132A0">
      <w:pPr>
        <w:autoSpaceDE w:val="0"/>
        <w:autoSpaceDN w:val="0"/>
        <w:adjustRightInd w:val="0"/>
        <w:jc w:val="center"/>
        <w:rPr>
          <w:b/>
          <w:bCs/>
          <w:sz w:val="36"/>
          <w:szCs w:val="36"/>
        </w:rPr>
      </w:pPr>
      <w:r>
        <w:rPr>
          <w:b/>
          <w:bCs/>
          <w:sz w:val="36"/>
          <w:szCs w:val="36"/>
        </w:rPr>
        <w:t>2018</w:t>
      </w: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r w:rsidRPr="00F77430">
        <w:rPr>
          <w:b/>
          <w:bCs/>
        </w:rPr>
        <w:t>1. ЗАГАЛЬНІ ПОЛОЖЕННЯ</w:t>
      </w:r>
    </w:p>
    <w:p w:rsidR="00B65710" w:rsidRPr="00F77430" w:rsidRDefault="00B65710" w:rsidP="004132A0">
      <w:pPr>
        <w:autoSpaceDE w:val="0"/>
        <w:autoSpaceDN w:val="0"/>
        <w:adjustRightInd w:val="0"/>
        <w:jc w:val="center"/>
        <w:rPr>
          <w:b/>
          <w:bCs/>
        </w:rPr>
      </w:pPr>
    </w:p>
    <w:p w:rsidR="00B65710" w:rsidRPr="00F77430" w:rsidRDefault="00B65710" w:rsidP="004132A0">
      <w:pPr>
        <w:autoSpaceDE w:val="0"/>
        <w:autoSpaceDN w:val="0"/>
        <w:adjustRightInd w:val="0"/>
        <w:jc w:val="both"/>
      </w:pPr>
      <w:r w:rsidRPr="00F77430">
        <w:t>1.1. КОМУНАЛЬНЕ ПІДПРИЄМСТВО «</w:t>
      </w:r>
      <w:r>
        <w:t>ПОЛОГІВСЬКИЙ ЦЕНТР ПЕРВИННОЇ МЕДИКО – САНІТАРНОЇ ДОПОМОГИ</w:t>
      </w:r>
      <w:r w:rsidRPr="00F77430">
        <w:t xml:space="preserve">» </w:t>
      </w:r>
      <w:r>
        <w:t xml:space="preserve">ПОЛОГІВСЬКОЇ РАЙОННОЇ РАДИ ЗАПОРІЗЬКОЇ ОБЛАСТІ </w:t>
      </w:r>
      <w:r w:rsidRPr="00F77430">
        <w:t xml:space="preserve">(надалі – Підприємство) є закладом охорони здоров’я – </w:t>
      </w:r>
      <w:r w:rsidRPr="00472309">
        <w:t>комунальним унітарним некомерційним підприємством, що надає первинну медичну</w:t>
      </w:r>
      <w:r w:rsidRPr="00F77430">
        <w:t xml:space="preserve"> допомогу будь-яким особам в порядку</w:t>
      </w:r>
      <w:r>
        <w:t xml:space="preserve"> </w:t>
      </w:r>
      <w:r w:rsidRPr="00F77430">
        <w:t>та на умовах, встановлених законодавством України та цим Статутом, а також вживає заходівіз профілактики захворювань населення та підтримання громадського здоров’я.</w:t>
      </w:r>
    </w:p>
    <w:p w:rsidR="00B65710" w:rsidRPr="00F77430" w:rsidRDefault="00B65710" w:rsidP="004132A0">
      <w:pPr>
        <w:autoSpaceDE w:val="0"/>
        <w:autoSpaceDN w:val="0"/>
        <w:adjustRightInd w:val="0"/>
        <w:jc w:val="both"/>
      </w:pPr>
      <w:r w:rsidRPr="00F77430">
        <w:t>1.2. Підприємство ств</w:t>
      </w:r>
      <w:r>
        <w:t>орене за рішенням Пологівської районної ради Запорізької області</w:t>
      </w:r>
      <w:r w:rsidRPr="00F77430">
        <w:t xml:space="preserve"> (надалі</w:t>
      </w:r>
      <w:r>
        <w:t>– Засновник)</w:t>
      </w:r>
      <w:r w:rsidRPr="00F77430">
        <w:t xml:space="preserve"> відповідно до ЗаконуУкраїни «Про місцеве самоврядування в Україні» шляхом перетворення </w:t>
      </w:r>
      <w:r>
        <w:t>комунальної установи</w:t>
      </w:r>
      <w:r w:rsidRPr="00F77430">
        <w:t xml:space="preserve"> охорони здоров’я </w:t>
      </w:r>
      <w:r>
        <w:t xml:space="preserve">– Комунальна установа </w:t>
      </w:r>
      <w:r w:rsidRPr="00F77430">
        <w:t>«</w:t>
      </w:r>
      <w:r>
        <w:t>Пологівський центр первинної медико – санітарної допомоги</w:t>
      </w:r>
      <w:r w:rsidRPr="00F77430">
        <w:t xml:space="preserve">» </w:t>
      </w:r>
      <w:r>
        <w:t>Пологівської районної ради Запорізької області</w:t>
      </w:r>
      <w:r w:rsidRPr="00F77430">
        <w:t xml:space="preserve"> у комунальне підприємство«</w:t>
      </w:r>
      <w:r>
        <w:t>Пологівський центр первинної медико – санітарної допомоги</w:t>
      </w:r>
      <w:r w:rsidRPr="00F77430">
        <w:t xml:space="preserve">» </w:t>
      </w:r>
      <w:r>
        <w:t>Пологівської районної ради Запорізької області</w:t>
      </w:r>
      <w:r w:rsidRPr="00F77430">
        <w:t>.</w:t>
      </w:r>
    </w:p>
    <w:p w:rsidR="00B65710" w:rsidRPr="00F77430" w:rsidRDefault="00B65710" w:rsidP="004132A0">
      <w:pPr>
        <w:autoSpaceDE w:val="0"/>
        <w:autoSpaceDN w:val="0"/>
        <w:adjustRightInd w:val="0"/>
        <w:jc w:val="both"/>
      </w:pPr>
      <w:r w:rsidRPr="007F7D4F">
        <w:t>Підприємство є правонаступником усього майна, всіх прав та обов’язків Комунальної</w:t>
      </w:r>
      <w:r>
        <w:t xml:space="preserve"> установи </w:t>
      </w:r>
      <w:r w:rsidRPr="00F77430">
        <w:t>«</w:t>
      </w:r>
      <w:r>
        <w:t>Пологівський центр первинної медико – санітарної допомоги</w:t>
      </w:r>
      <w:r w:rsidRPr="00F77430">
        <w:t xml:space="preserve">» </w:t>
      </w:r>
      <w:r>
        <w:t>Пологівської районної ради Запорізької області</w:t>
      </w:r>
      <w:r w:rsidRPr="00F77430">
        <w:t>.</w:t>
      </w:r>
    </w:p>
    <w:p w:rsidR="00B65710" w:rsidRDefault="00B65710" w:rsidP="004132A0">
      <w:pPr>
        <w:jc w:val="both"/>
      </w:pPr>
      <w:r w:rsidRPr="00F77430">
        <w:t xml:space="preserve">1.3. Підприємство створене на базі майна </w:t>
      </w:r>
      <w:r w:rsidRPr="007F7D4F">
        <w:t>спільної власності територіальн</w:t>
      </w:r>
      <w:r>
        <w:t>ої</w:t>
      </w:r>
      <w:r w:rsidRPr="007F7D4F">
        <w:t xml:space="preserve"> громад</w:t>
      </w:r>
      <w:r>
        <w:t>и</w:t>
      </w:r>
      <w:r w:rsidRPr="007F7D4F">
        <w:t xml:space="preserve"> сіл та міста</w:t>
      </w:r>
      <w:r>
        <w:t xml:space="preserve"> Пологівського району.</w:t>
      </w:r>
    </w:p>
    <w:p w:rsidR="00B65710" w:rsidRPr="007F7D4F" w:rsidRDefault="00B65710" w:rsidP="004132A0">
      <w:pPr>
        <w:jc w:val="both"/>
      </w:pPr>
      <w:r>
        <w:t xml:space="preserve">1.4. </w:t>
      </w:r>
      <w:r w:rsidRPr="007F7D4F">
        <w:t>Майно підприємства є спільною власністю територіальної громади сіл та  міста Пологівського району в особі Пологівської районної ради Запорізької області.</w:t>
      </w:r>
    </w:p>
    <w:p w:rsidR="00B65710" w:rsidRPr="00133188" w:rsidRDefault="00B65710" w:rsidP="004132A0">
      <w:pPr>
        <w:autoSpaceDE w:val="0"/>
        <w:autoSpaceDN w:val="0"/>
        <w:adjustRightInd w:val="0"/>
        <w:jc w:val="both"/>
      </w:pPr>
      <w:r w:rsidRPr="00F77430">
        <w:t>1.</w:t>
      </w:r>
      <w:r>
        <w:t>5</w:t>
      </w:r>
      <w:r w:rsidRPr="00F77430">
        <w:t xml:space="preserve">. </w:t>
      </w:r>
      <w:r w:rsidRPr="00133188">
        <w:t>Засновником, Власником та органом управління майном Підприємства є територіальна громада сіл та міста Пологівського району, в особі Пологівської районної ради Запорізької області ради (надалі –Засновник). Підприємство є підпорядкованим, підзвітним та підконтрольним Засновнику.</w:t>
      </w:r>
    </w:p>
    <w:p w:rsidR="00B65710" w:rsidRDefault="00B65710" w:rsidP="004132A0">
      <w:pPr>
        <w:autoSpaceDE w:val="0"/>
        <w:autoSpaceDN w:val="0"/>
        <w:adjustRightInd w:val="0"/>
        <w:jc w:val="both"/>
      </w:pPr>
      <w:r w:rsidRPr="00133188">
        <w:t>1.6. Підприємство у своїй діяльності керується</w:t>
      </w:r>
      <w:r w:rsidRPr="00F77430">
        <w:t xml:space="preserve"> Конституцією України, Господарським таЦивільним Кодексами України, законами України, постановами Верховної Ради України,актами Президента України та Кабінету Міністрів України, загальнообов’язковими для всіхзакладів охорони здоров’я наказами та інструкціями Міністерства охорони здоров’я України,загальнообов’язковими нормативними актами інших центральних органів виконавчоївлади, відповідними рішеннями місцевих органів виконавчої влади і органів місцевогосамоврядування та цим Статутом.</w:t>
      </w: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r w:rsidRPr="00F77430">
        <w:rPr>
          <w:b/>
          <w:bCs/>
        </w:rPr>
        <w:t>2. НАЙМЕНУВАННЯ ТА МІСЦЕЗНАХОДЖЕННЯ</w:t>
      </w:r>
    </w:p>
    <w:p w:rsidR="00B65710" w:rsidRPr="00F77430" w:rsidRDefault="00B65710" w:rsidP="004132A0">
      <w:pPr>
        <w:autoSpaceDE w:val="0"/>
        <w:autoSpaceDN w:val="0"/>
        <w:adjustRightInd w:val="0"/>
        <w:jc w:val="both"/>
        <w:rPr>
          <w:b/>
          <w:bCs/>
        </w:rPr>
      </w:pPr>
    </w:p>
    <w:p w:rsidR="00B65710" w:rsidRPr="00F77430" w:rsidRDefault="00B65710" w:rsidP="004132A0">
      <w:pPr>
        <w:autoSpaceDE w:val="0"/>
        <w:autoSpaceDN w:val="0"/>
        <w:adjustRightInd w:val="0"/>
        <w:jc w:val="both"/>
      </w:pPr>
      <w:r w:rsidRPr="00F77430">
        <w:t>2.1. Найменування:</w:t>
      </w:r>
    </w:p>
    <w:p w:rsidR="00B65710" w:rsidRPr="00F77430" w:rsidRDefault="00B65710" w:rsidP="004132A0">
      <w:pPr>
        <w:autoSpaceDE w:val="0"/>
        <w:autoSpaceDN w:val="0"/>
        <w:adjustRightInd w:val="0"/>
        <w:jc w:val="both"/>
      </w:pPr>
      <w:r w:rsidRPr="00F77430">
        <w:t>2.1.1. Повне найменування Підприємства – КОМУНАЛЬНЕ ПІДПРИЄМСТВО«</w:t>
      </w:r>
      <w:r>
        <w:t>ПОЛОГІВСЬКИЙ ЦЕНТР ПЕРВИННОЇ МЕДИКО – САНІТАРНОЇ ДОПОМОГИ</w:t>
      </w:r>
      <w:r w:rsidRPr="00F77430">
        <w:t>»</w:t>
      </w:r>
      <w:r>
        <w:t xml:space="preserve"> ПОЛОГІВСЬКОЇ РАЙОННОЇ</w:t>
      </w:r>
      <w:r w:rsidRPr="00F77430">
        <w:t xml:space="preserve"> РАДИ</w:t>
      </w:r>
      <w:r>
        <w:t xml:space="preserve"> ЗАПОРІЗЬКОЇ ОБЛАСТІ</w:t>
      </w:r>
      <w:r w:rsidRPr="00F77430">
        <w:t>;</w:t>
      </w:r>
    </w:p>
    <w:p w:rsidR="00B65710" w:rsidRPr="00F77430" w:rsidRDefault="00B65710" w:rsidP="004132A0">
      <w:pPr>
        <w:autoSpaceDE w:val="0"/>
        <w:autoSpaceDN w:val="0"/>
        <w:adjustRightInd w:val="0"/>
        <w:jc w:val="both"/>
      </w:pPr>
      <w:r w:rsidRPr="00F77430">
        <w:t>2.1.2. Скорочене</w:t>
      </w:r>
      <w:r>
        <w:t xml:space="preserve"> найменування Підприємства: – К</w:t>
      </w:r>
      <w:r w:rsidRPr="00F77430">
        <w:t>П «</w:t>
      </w:r>
      <w:r>
        <w:t>ПОЛОГІВСЬКИЙ ЦПМСД</w:t>
      </w:r>
      <w:r w:rsidRPr="00F77430">
        <w:t>».</w:t>
      </w:r>
    </w:p>
    <w:p w:rsidR="00B65710" w:rsidRPr="00886CA8" w:rsidRDefault="00B65710" w:rsidP="004132A0">
      <w:pPr>
        <w:jc w:val="both"/>
      </w:pPr>
      <w:r w:rsidRPr="00886CA8">
        <w:t>2.2. Місцезнаходження Підприємства: 70600, Запорізька  обл</w:t>
      </w:r>
      <w:r>
        <w:t>асть</w:t>
      </w:r>
      <w:r w:rsidRPr="00886CA8">
        <w:t>, Пологівський район, місто Пологи,  вул</w:t>
      </w:r>
      <w:r>
        <w:t>иця</w:t>
      </w:r>
      <w:r w:rsidRPr="00886CA8">
        <w:t xml:space="preserve">  імені  Героя  України  Сацького В. А.,  буд</w:t>
      </w:r>
      <w:r>
        <w:t>инок</w:t>
      </w:r>
      <w:r w:rsidRPr="00886CA8">
        <w:t xml:space="preserve"> 6 / вул. І.Чеберка, буд</w:t>
      </w:r>
      <w:r>
        <w:t>инок</w:t>
      </w:r>
      <w:r w:rsidRPr="00886CA8">
        <w:t xml:space="preserve"> 90.</w:t>
      </w:r>
    </w:p>
    <w:p w:rsidR="00B65710" w:rsidRDefault="00B65710" w:rsidP="004132A0">
      <w:pPr>
        <w:autoSpaceDE w:val="0"/>
        <w:autoSpaceDN w:val="0"/>
        <w:adjustRightInd w:val="0"/>
        <w:jc w:val="center"/>
        <w:rPr>
          <w:b/>
          <w:bCs/>
        </w:rPr>
      </w:pPr>
      <w:r w:rsidRPr="00F77430">
        <w:rPr>
          <w:b/>
          <w:bCs/>
        </w:rPr>
        <w:t>3. МЕТА ТА ПРЕДМЕТ ДІЯЛЬНОСТІ</w:t>
      </w:r>
    </w:p>
    <w:p w:rsidR="00B65710" w:rsidRPr="00F77430" w:rsidRDefault="00B65710" w:rsidP="004132A0">
      <w:pPr>
        <w:autoSpaceDE w:val="0"/>
        <w:autoSpaceDN w:val="0"/>
        <w:adjustRightInd w:val="0"/>
        <w:jc w:val="both"/>
        <w:rPr>
          <w:b/>
          <w:bCs/>
        </w:rPr>
      </w:pPr>
    </w:p>
    <w:p w:rsidR="00B65710" w:rsidRPr="00F77430" w:rsidRDefault="00B65710" w:rsidP="004132A0">
      <w:pPr>
        <w:autoSpaceDE w:val="0"/>
        <w:autoSpaceDN w:val="0"/>
        <w:adjustRightInd w:val="0"/>
        <w:jc w:val="both"/>
      </w:pPr>
      <w:r w:rsidRPr="00F77430">
        <w:t xml:space="preserve">3.1. Основною метою створення Підприємства є надання первинної медичної допомогита здійснення управління медичним обслуговуванням населення, що постійно проживає(перебуває) на території </w:t>
      </w:r>
      <w:r>
        <w:t>Пологівського</w:t>
      </w:r>
      <w:r w:rsidRPr="00F77430">
        <w:t xml:space="preserve"> району, але необмежуючись вказан</w:t>
      </w:r>
      <w:r>
        <w:t xml:space="preserve">ою </w:t>
      </w:r>
      <w:r w:rsidRPr="00EA0880">
        <w:t>адміністративно – територіальною одиницею, а також вжиття заходів з профілактики</w:t>
      </w:r>
      <w:r w:rsidRPr="00F77430">
        <w:t>захворювань населення та підтримки громадського здоров’я.</w:t>
      </w:r>
    </w:p>
    <w:p w:rsidR="00B65710" w:rsidRPr="00F77430" w:rsidRDefault="00B65710" w:rsidP="004132A0">
      <w:pPr>
        <w:autoSpaceDE w:val="0"/>
        <w:autoSpaceDN w:val="0"/>
        <w:adjustRightInd w:val="0"/>
        <w:jc w:val="both"/>
      </w:pPr>
      <w:r w:rsidRPr="00F77430">
        <w:t>3.2. Відповідно до поставленої мети предметом діяльності Підприємства є:</w:t>
      </w:r>
    </w:p>
    <w:p w:rsidR="00B65710" w:rsidRPr="00F77430" w:rsidRDefault="00B65710" w:rsidP="004132A0">
      <w:pPr>
        <w:numPr>
          <w:ilvl w:val="0"/>
          <w:numId w:val="3"/>
        </w:numPr>
        <w:autoSpaceDE w:val="0"/>
        <w:autoSpaceDN w:val="0"/>
        <w:adjustRightInd w:val="0"/>
        <w:jc w:val="both"/>
      </w:pPr>
      <w:r w:rsidRPr="00F77430">
        <w:t>медична практика з надання первинної та інших видів медичної допомоги населенню;</w:t>
      </w:r>
    </w:p>
    <w:p w:rsidR="00B65710" w:rsidRPr="00F77430" w:rsidRDefault="00B65710" w:rsidP="004132A0">
      <w:pPr>
        <w:numPr>
          <w:ilvl w:val="0"/>
          <w:numId w:val="4"/>
        </w:numPr>
        <w:autoSpaceDE w:val="0"/>
        <w:autoSpaceDN w:val="0"/>
        <w:adjustRightInd w:val="0"/>
        <w:jc w:val="both"/>
      </w:pPr>
      <w:r w:rsidRPr="00F77430">
        <w:t>забезпечення права громадян на вільний вибір лікаря з надання первинної медичної</w:t>
      </w:r>
    </w:p>
    <w:p w:rsidR="00B65710" w:rsidRPr="00F77430" w:rsidRDefault="00B65710" w:rsidP="004132A0">
      <w:pPr>
        <w:numPr>
          <w:ilvl w:val="0"/>
          <w:numId w:val="4"/>
        </w:numPr>
        <w:autoSpaceDE w:val="0"/>
        <w:autoSpaceDN w:val="0"/>
        <w:adjustRightInd w:val="0"/>
        <w:jc w:val="both"/>
      </w:pPr>
      <w:r w:rsidRPr="00F77430">
        <w:t>допомоги у визначеному законодавством порядку;</w:t>
      </w:r>
    </w:p>
    <w:p w:rsidR="00B65710" w:rsidRPr="00F77430" w:rsidRDefault="00B65710" w:rsidP="004132A0">
      <w:pPr>
        <w:numPr>
          <w:ilvl w:val="0"/>
          <w:numId w:val="5"/>
        </w:numPr>
        <w:autoSpaceDE w:val="0"/>
        <w:autoSpaceDN w:val="0"/>
        <w:adjustRightInd w:val="0"/>
        <w:jc w:val="both"/>
      </w:pPr>
      <w:r w:rsidRPr="00F77430">
        <w:t>організація надання первинної медичної допомоги у визначеному законодавством порядку,в тому числі надання невідкладної медичної допомоги в разі гострого розладу фізичногочи психічного здоров’я пацієнтам, які не потребують екстреної, вторинної (спеціалізованої)або третинної (високоспеціалізованої) медичної допомоги;</w:t>
      </w:r>
    </w:p>
    <w:p w:rsidR="00B65710" w:rsidRPr="00F77430" w:rsidRDefault="00B65710" w:rsidP="004132A0">
      <w:pPr>
        <w:numPr>
          <w:ilvl w:val="0"/>
          <w:numId w:val="6"/>
        </w:numPr>
        <w:autoSpaceDE w:val="0"/>
        <w:autoSpaceDN w:val="0"/>
        <w:adjustRightInd w:val="0"/>
        <w:jc w:val="both"/>
      </w:pPr>
      <w:r w:rsidRPr="00F77430">
        <w:t>проведення профілактичних щеплень;</w:t>
      </w:r>
    </w:p>
    <w:p w:rsidR="00B65710" w:rsidRPr="00F77430" w:rsidRDefault="00B65710" w:rsidP="004132A0">
      <w:pPr>
        <w:numPr>
          <w:ilvl w:val="0"/>
          <w:numId w:val="7"/>
        </w:numPr>
        <w:autoSpaceDE w:val="0"/>
        <w:autoSpaceDN w:val="0"/>
        <w:adjustRightInd w:val="0"/>
        <w:jc w:val="both"/>
      </w:pPr>
      <w:r w:rsidRPr="00F77430">
        <w:t>планування, організація, участь та контроль за проведенням профілактичних оглядів тадиспансеризації населення, здійснення профілактичних заходів, у тому числі безперервневідстеження стану здоров’я пацієнта з метою своєчасної профілактики, діагностики тазабезпечення лікування хвороб, травм, отруєнь, патологічних, фізіологічних (під часвагітності) станів;</w:t>
      </w:r>
    </w:p>
    <w:p w:rsidR="00B65710" w:rsidRPr="00F77430" w:rsidRDefault="00B65710" w:rsidP="004132A0">
      <w:pPr>
        <w:numPr>
          <w:ilvl w:val="0"/>
          <w:numId w:val="8"/>
        </w:numPr>
        <w:autoSpaceDE w:val="0"/>
        <w:autoSpaceDN w:val="0"/>
        <w:adjustRightInd w:val="0"/>
        <w:jc w:val="both"/>
      </w:pPr>
      <w:r w:rsidRPr="00F77430">
        <w:t>консультації щодо профілактики, діагностики, лікування хвороб, травм, отруєнь, патологічних,фізіологічних (під час вагітності) станів, а також щодо ведення здорового способу життя;</w:t>
      </w:r>
    </w:p>
    <w:p w:rsidR="00B65710" w:rsidRPr="00F77430" w:rsidRDefault="00B65710" w:rsidP="004132A0">
      <w:pPr>
        <w:numPr>
          <w:ilvl w:val="0"/>
          <w:numId w:val="9"/>
        </w:numPr>
        <w:autoSpaceDE w:val="0"/>
        <w:autoSpaceDN w:val="0"/>
        <w:adjustRightInd w:val="0"/>
        <w:jc w:val="both"/>
      </w:pPr>
      <w:r w:rsidRPr="00F77430">
        <w:t>взаємодія з суб’єктами надання вторинної (спеціалізованої) та третинної(високоспеціалізованої) медичної допомоги з метою своєчасного діагностування тазабезпечення дієвого лікування хвороб, травм, отруєнь, патологічних, фізіологічних (під часвагітності) станів з урахуванням особливостей стану здоров’я пацієнта;</w:t>
      </w:r>
    </w:p>
    <w:p w:rsidR="00B65710" w:rsidRPr="00F77430" w:rsidRDefault="00B65710" w:rsidP="004132A0">
      <w:pPr>
        <w:numPr>
          <w:ilvl w:val="0"/>
          <w:numId w:val="10"/>
        </w:numPr>
        <w:autoSpaceDE w:val="0"/>
        <w:autoSpaceDN w:val="0"/>
        <w:adjustRightInd w:val="0"/>
        <w:jc w:val="both"/>
      </w:pPr>
      <w:r w:rsidRPr="00F77430">
        <w:t>організація відбору та спрямування хворих на консультацію та лікування до закладівохорони здоров’я та установ, що надають вторинну (спеціалізовану) та третинну(високоспеціалізовану) медичну допомогу, а також відбору хворих на санаторно-курортнелікування та реабілітацію у визначеному законодавством порядку;</w:t>
      </w:r>
    </w:p>
    <w:p w:rsidR="00B65710" w:rsidRPr="00F77430" w:rsidRDefault="00B65710" w:rsidP="004132A0">
      <w:pPr>
        <w:numPr>
          <w:ilvl w:val="0"/>
          <w:numId w:val="11"/>
        </w:numPr>
        <w:autoSpaceDE w:val="0"/>
        <w:autoSpaceDN w:val="0"/>
        <w:adjustRightInd w:val="0"/>
        <w:jc w:val="both"/>
      </w:pPr>
      <w:r w:rsidRPr="00F77430">
        <w:t>забезпечення дотримання міжнародних принципів доказової медицини та галузевихстандартів у сфері охорони здоров’я;</w:t>
      </w:r>
    </w:p>
    <w:p w:rsidR="00B65710" w:rsidRPr="00F77430" w:rsidRDefault="00B65710" w:rsidP="004132A0">
      <w:pPr>
        <w:numPr>
          <w:ilvl w:val="0"/>
          <w:numId w:val="12"/>
        </w:numPr>
        <w:autoSpaceDE w:val="0"/>
        <w:autoSpaceDN w:val="0"/>
        <w:adjustRightInd w:val="0"/>
        <w:jc w:val="both"/>
      </w:pPr>
      <w:r w:rsidRPr="00F77430">
        <w:t>упровадження нових форм та методів профілактики, діагностики, лікування та реабілітаціїзахворювань та станів;</w:t>
      </w:r>
    </w:p>
    <w:p w:rsidR="00B65710" w:rsidRPr="00F77430" w:rsidRDefault="00B65710" w:rsidP="004132A0">
      <w:pPr>
        <w:numPr>
          <w:ilvl w:val="0"/>
          <w:numId w:val="13"/>
        </w:numPr>
        <w:autoSpaceDE w:val="0"/>
        <w:autoSpaceDN w:val="0"/>
        <w:adjustRightInd w:val="0"/>
        <w:jc w:val="both"/>
      </w:pPr>
      <w:r w:rsidRPr="00F77430">
        <w:t>проведення експертизи тимчасової непрацездатності та контролю за видачею листківнепрацездатності;</w:t>
      </w:r>
    </w:p>
    <w:p w:rsidR="00B65710" w:rsidRPr="00F77430" w:rsidRDefault="00B65710" w:rsidP="004132A0">
      <w:pPr>
        <w:numPr>
          <w:ilvl w:val="0"/>
          <w:numId w:val="14"/>
        </w:numPr>
        <w:autoSpaceDE w:val="0"/>
        <w:autoSpaceDN w:val="0"/>
        <w:adjustRightInd w:val="0"/>
        <w:jc w:val="both"/>
      </w:pPr>
      <w:r w:rsidRPr="00F77430">
        <w:t>направлення на медико-соціальну експертизу осіб зі стійкою втратою працездатності;</w:t>
      </w:r>
    </w:p>
    <w:p w:rsidR="00B65710" w:rsidRPr="00F77430" w:rsidRDefault="00B65710" w:rsidP="004132A0">
      <w:pPr>
        <w:numPr>
          <w:ilvl w:val="0"/>
          <w:numId w:val="15"/>
        </w:numPr>
        <w:autoSpaceDE w:val="0"/>
        <w:autoSpaceDN w:val="0"/>
        <w:adjustRightInd w:val="0"/>
        <w:jc w:val="both"/>
      </w:pPr>
      <w:r w:rsidRPr="00F77430">
        <w:t>участь у проведенні інформаційної та освітньо-роз’яснювальної роботи серед населеннящодо формування здорового способу життя;</w:t>
      </w:r>
    </w:p>
    <w:p w:rsidR="00B65710" w:rsidRPr="00F77430" w:rsidRDefault="00B65710" w:rsidP="004132A0">
      <w:pPr>
        <w:numPr>
          <w:ilvl w:val="0"/>
          <w:numId w:val="16"/>
        </w:numPr>
        <w:autoSpaceDE w:val="0"/>
        <w:autoSpaceDN w:val="0"/>
        <w:adjustRightInd w:val="0"/>
        <w:jc w:val="both"/>
      </w:pPr>
      <w:r w:rsidRPr="00F77430">
        <w:t>участь у державних та регіональних програмах щодо організації пільгового забезпеченнялікарськими засобами населення у визначеному законодавством порядку та відповідно дофінансового бюджетного забезпечення галузі охорони здоров’я;</w:t>
      </w:r>
    </w:p>
    <w:p w:rsidR="00B65710" w:rsidRPr="00F77430" w:rsidRDefault="00B65710" w:rsidP="004132A0">
      <w:pPr>
        <w:numPr>
          <w:ilvl w:val="0"/>
          <w:numId w:val="17"/>
        </w:numPr>
        <w:autoSpaceDE w:val="0"/>
        <w:autoSpaceDN w:val="0"/>
        <w:adjustRightInd w:val="0"/>
        <w:jc w:val="both"/>
      </w:pPr>
      <w:r w:rsidRPr="00F77430">
        <w:t>участь у державних та регіональних програмах щодо скринінгових обстежень, профілактики,діагностики та лікування окремих захворювань у порядку визначеному відповідними</w:t>
      </w:r>
      <w:r>
        <w:t xml:space="preserve"> програмами та законодавством;</w:t>
      </w:r>
    </w:p>
    <w:p w:rsidR="00B65710" w:rsidRPr="00F77430" w:rsidRDefault="00B65710" w:rsidP="004132A0">
      <w:pPr>
        <w:numPr>
          <w:ilvl w:val="0"/>
          <w:numId w:val="18"/>
        </w:numPr>
        <w:autoSpaceDE w:val="0"/>
        <w:autoSpaceDN w:val="0"/>
        <w:adjustRightInd w:val="0"/>
        <w:jc w:val="both"/>
      </w:pPr>
      <w:r w:rsidRPr="00F77430">
        <w:t xml:space="preserve">участь у визначенні проблемних питань надання первинної медичної допомоги у </w:t>
      </w:r>
      <w:r>
        <w:t xml:space="preserve">Пологівському </w:t>
      </w:r>
      <w:r w:rsidRPr="00F77430">
        <w:t>районі</w:t>
      </w:r>
      <w:r>
        <w:t xml:space="preserve"> Запорізької</w:t>
      </w:r>
      <w:r w:rsidRPr="00F77430">
        <w:t xml:space="preserve"> області та шляхів їх вирішення;</w:t>
      </w:r>
    </w:p>
    <w:p w:rsidR="00B65710" w:rsidRPr="00F77430" w:rsidRDefault="00B65710" w:rsidP="004132A0">
      <w:pPr>
        <w:numPr>
          <w:ilvl w:val="0"/>
          <w:numId w:val="19"/>
        </w:numPr>
        <w:autoSpaceDE w:val="0"/>
        <w:autoSpaceDN w:val="0"/>
        <w:adjustRightInd w:val="0"/>
        <w:jc w:val="both"/>
      </w:pPr>
      <w:r w:rsidRPr="00F77430">
        <w:t xml:space="preserve">надання рекомендацій органам місцевого самоврядування щодо розробки планів розвиткупервинної медичної допомоги </w:t>
      </w:r>
      <w:r>
        <w:t>Пологівського</w:t>
      </w:r>
      <w:r w:rsidRPr="00F77430">
        <w:t xml:space="preserve"> району</w:t>
      </w:r>
      <w:r>
        <w:t xml:space="preserve"> Запорізької</w:t>
      </w:r>
      <w:r w:rsidRPr="00F77430">
        <w:t xml:space="preserve"> області;</w:t>
      </w:r>
    </w:p>
    <w:p w:rsidR="00B65710" w:rsidRPr="00F77430" w:rsidRDefault="00B65710" w:rsidP="004132A0">
      <w:pPr>
        <w:numPr>
          <w:ilvl w:val="0"/>
          <w:numId w:val="20"/>
        </w:numPr>
        <w:autoSpaceDE w:val="0"/>
        <w:autoSpaceDN w:val="0"/>
        <w:adjustRightInd w:val="0"/>
        <w:jc w:val="both"/>
      </w:pPr>
      <w:r w:rsidRPr="00F77430">
        <w:t>медична практика;</w:t>
      </w:r>
    </w:p>
    <w:p w:rsidR="00B65710" w:rsidRPr="00F77430" w:rsidRDefault="00B65710" w:rsidP="004132A0">
      <w:pPr>
        <w:numPr>
          <w:ilvl w:val="0"/>
          <w:numId w:val="21"/>
        </w:numPr>
        <w:autoSpaceDE w:val="0"/>
        <w:autoSpaceDN w:val="0"/>
        <w:adjustRightInd w:val="0"/>
        <w:jc w:val="both"/>
      </w:pPr>
      <w:r w:rsidRPr="00F77430">
        <w:t>визначення потреби структурних підрозділів Підприємства та населення у лікарськихзасобах, виробах медичного призначення, медичному обладнанні та транспортних засобахдля забезпечення населення доступною, своєчасною та якісною медичною допомогою;</w:t>
      </w:r>
    </w:p>
    <w:p w:rsidR="00B65710" w:rsidRPr="00F77430" w:rsidRDefault="00B65710" w:rsidP="004132A0">
      <w:pPr>
        <w:numPr>
          <w:ilvl w:val="0"/>
          <w:numId w:val="22"/>
        </w:numPr>
        <w:autoSpaceDE w:val="0"/>
        <w:autoSpaceDN w:val="0"/>
        <w:adjustRightInd w:val="0"/>
        <w:jc w:val="both"/>
      </w:pPr>
      <w:r w:rsidRPr="00F77430">
        <w:t>моніторинг забезпечення та раціональне використання лікарських засобів, виробівмедичного призначення, медичного обладнання та транспортних засобів;</w:t>
      </w:r>
    </w:p>
    <w:p w:rsidR="00B65710" w:rsidRPr="00F77430" w:rsidRDefault="00B65710" w:rsidP="004132A0">
      <w:pPr>
        <w:numPr>
          <w:ilvl w:val="0"/>
          <w:numId w:val="23"/>
        </w:numPr>
        <w:autoSpaceDE w:val="0"/>
        <w:autoSpaceDN w:val="0"/>
        <w:adjustRightInd w:val="0"/>
        <w:jc w:val="both"/>
      </w:pPr>
      <w:r w:rsidRPr="00F77430">
        <w:t>забезпечення підготовки, перепідготовки та підвищення кваліфікації працівниківПідприємства;</w:t>
      </w:r>
    </w:p>
    <w:p w:rsidR="00B65710" w:rsidRPr="00F77430" w:rsidRDefault="00B65710" w:rsidP="004132A0">
      <w:pPr>
        <w:numPr>
          <w:ilvl w:val="0"/>
          <w:numId w:val="24"/>
        </w:numPr>
        <w:autoSpaceDE w:val="0"/>
        <w:autoSpaceDN w:val="0"/>
        <w:adjustRightInd w:val="0"/>
        <w:jc w:val="both"/>
      </w:pPr>
      <w:r w:rsidRPr="00F77430">
        <w:t>залучення медичних працівників для надання первинної медико-санітарної допомоги, в томучислі залучення лікарів, що працюють як фізичні особи – підприємці за цивільно-правовимидоговорами, підтримка професійного розвитку медичних працівників для надання якіснихпослуг;</w:t>
      </w:r>
    </w:p>
    <w:p w:rsidR="00B65710" w:rsidRPr="00F77430" w:rsidRDefault="00B65710" w:rsidP="004132A0">
      <w:pPr>
        <w:numPr>
          <w:ilvl w:val="0"/>
          <w:numId w:val="25"/>
        </w:numPr>
        <w:autoSpaceDE w:val="0"/>
        <w:autoSpaceDN w:val="0"/>
        <w:adjustRightInd w:val="0"/>
        <w:jc w:val="both"/>
      </w:pPr>
      <w:r w:rsidRPr="00F77430">
        <w:t>закупівля, зберігання та використання ресурсів, необхідних для надання медичних послуг,зокрема лікарських засобів (у т.ч. наркотичних засобів та прекурсорів), обладнання таінвентарю;</w:t>
      </w:r>
    </w:p>
    <w:p w:rsidR="00B65710" w:rsidRPr="00F77430" w:rsidRDefault="00B65710" w:rsidP="004132A0">
      <w:pPr>
        <w:numPr>
          <w:ilvl w:val="0"/>
          <w:numId w:val="26"/>
        </w:numPr>
        <w:autoSpaceDE w:val="0"/>
        <w:autoSpaceDN w:val="0"/>
        <w:adjustRightInd w:val="0"/>
        <w:jc w:val="both"/>
      </w:pPr>
      <w:r w:rsidRPr="00F77430">
        <w:t>координація діяльності лікарів із надання первинної медичної допомоги з іншими суб’єктаминадання медичної допомоги, зокрема закладами вторинної та третинної медичної допомоги,санаторіїв, а також з іншими службами, що опікуються добробутом населення, зокремасоціальна служба, та правоохоронними органами;</w:t>
      </w:r>
    </w:p>
    <w:p w:rsidR="00B65710" w:rsidRPr="00F77430" w:rsidRDefault="00B65710" w:rsidP="004132A0">
      <w:pPr>
        <w:numPr>
          <w:ilvl w:val="0"/>
          <w:numId w:val="27"/>
        </w:numPr>
        <w:autoSpaceDE w:val="0"/>
        <w:autoSpaceDN w:val="0"/>
        <w:adjustRightInd w:val="0"/>
        <w:jc w:val="both"/>
      </w:pPr>
      <w:r w:rsidRPr="00F77430">
        <w:t>надання платних послуг із медичного обслуговування населення відповідно до чинногозаконодавства України;</w:t>
      </w:r>
    </w:p>
    <w:p w:rsidR="00B65710" w:rsidRPr="00F77430" w:rsidRDefault="00B65710" w:rsidP="004132A0">
      <w:pPr>
        <w:numPr>
          <w:ilvl w:val="0"/>
          <w:numId w:val="28"/>
        </w:numPr>
        <w:autoSpaceDE w:val="0"/>
        <w:autoSpaceDN w:val="0"/>
        <w:adjustRightInd w:val="0"/>
        <w:jc w:val="both"/>
      </w:pPr>
      <w:r w:rsidRPr="00F77430">
        <w:t>надання елементів паліативної допомоги пацієнтам на останніх стадіях перебігу невиліковнихзахворювань, яка включає комплекс заходів, спрямованих на полегшення фізичних таемоційних страждань пацієнтів, моральну підтримку членів їх сімей;</w:t>
      </w:r>
    </w:p>
    <w:p w:rsidR="00B65710" w:rsidRPr="00F77430" w:rsidRDefault="00B65710" w:rsidP="004132A0">
      <w:pPr>
        <w:numPr>
          <w:ilvl w:val="0"/>
          <w:numId w:val="29"/>
        </w:numPr>
        <w:autoSpaceDE w:val="0"/>
        <w:autoSpaceDN w:val="0"/>
        <w:adjustRightInd w:val="0"/>
        <w:jc w:val="both"/>
      </w:pPr>
      <w:r>
        <w:t>надання будь-яких послуг іншим</w:t>
      </w:r>
      <w:r w:rsidRPr="00F77430">
        <w:t xml:space="preserve"> суб’єктам господарювання, що надають первинну медичнудопомогу на території</w:t>
      </w:r>
      <w:r>
        <w:t xml:space="preserve"> Пологівського </w:t>
      </w:r>
      <w:r w:rsidRPr="00F77430">
        <w:t>району</w:t>
      </w:r>
      <w:r>
        <w:t xml:space="preserve"> Запорізької</w:t>
      </w:r>
      <w:r w:rsidRPr="00F77430">
        <w:t xml:space="preserve"> області;</w:t>
      </w:r>
    </w:p>
    <w:p w:rsidR="00B65710" w:rsidRDefault="00B65710" w:rsidP="004132A0">
      <w:pPr>
        <w:numPr>
          <w:ilvl w:val="0"/>
          <w:numId w:val="30"/>
        </w:numPr>
        <w:autoSpaceDE w:val="0"/>
        <w:autoSpaceDN w:val="0"/>
        <w:adjustRightInd w:val="0"/>
        <w:jc w:val="both"/>
      </w:pPr>
      <w:r w:rsidRPr="00F77430">
        <w:t>організація та проведення з’їздів, конгресів, симпозіумів, науково-практичних конференцій,наукових форумів, круглих столів, семінарів тощо;</w:t>
      </w:r>
    </w:p>
    <w:p w:rsidR="00B65710" w:rsidRPr="005342D8" w:rsidRDefault="00B65710" w:rsidP="004132A0">
      <w:pPr>
        <w:numPr>
          <w:ilvl w:val="0"/>
          <w:numId w:val="30"/>
        </w:numPr>
        <w:shd w:val="clear" w:color="auto" w:fill="FFFFFF"/>
        <w:jc w:val="both"/>
        <w:rPr>
          <w:lang w:eastAsia="uk-UA"/>
        </w:rPr>
      </w:pPr>
      <w:r>
        <w:t>п</w:t>
      </w:r>
      <w:r w:rsidRPr="005342D8">
        <w:t>ередача в оренду чи платне користування майна у порядку, визначеному чинним законодавством України</w:t>
      </w:r>
      <w:r>
        <w:t>;</w:t>
      </w:r>
    </w:p>
    <w:p w:rsidR="00B65710" w:rsidRPr="005342D8" w:rsidRDefault="00B65710" w:rsidP="004132A0">
      <w:pPr>
        <w:numPr>
          <w:ilvl w:val="0"/>
          <w:numId w:val="30"/>
        </w:numPr>
        <w:shd w:val="clear" w:color="auto" w:fill="FFFFFF"/>
        <w:jc w:val="both"/>
        <w:rPr>
          <w:lang w:eastAsia="uk-UA"/>
        </w:rPr>
      </w:pPr>
      <w:r>
        <w:rPr>
          <w:lang w:eastAsia="uk-UA"/>
        </w:rPr>
        <w:t>у</w:t>
      </w:r>
      <w:r w:rsidRPr="005342D8">
        <w:rPr>
          <w:lang w:eastAsia="uk-UA"/>
        </w:rPr>
        <w:t>тримання будівель, споруд і технічних засобів Підприємства та йог</w:t>
      </w:r>
      <w:r>
        <w:rPr>
          <w:lang w:eastAsia="uk-UA"/>
        </w:rPr>
        <w:t>о підрозділів у належному стані;</w:t>
      </w:r>
    </w:p>
    <w:p w:rsidR="00B65710" w:rsidRPr="005342D8" w:rsidRDefault="00B65710" w:rsidP="004132A0">
      <w:pPr>
        <w:numPr>
          <w:ilvl w:val="0"/>
          <w:numId w:val="30"/>
        </w:numPr>
        <w:shd w:val="clear" w:color="auto" w:fill="FFFFFF"/>
        <w:jc w:val="both"/>
        <w:rPr>
          <w:lang w:eastAsia="uk-UA"/>
        </w:rPr>
      </w:pPr>
      <w:r>
        <w:rPr>
          <w:lang w:eastAsia="uk-UA"/>
        </w:rPr>
        <w:t>належна</w:t>
      </w:r>
      <w:r w:rsidRPr="005342D8">
        <w:rPr>
          <w:lang w:eastAsia="uk-UA"/>
        </w:rPr>
        <w:t xml:space="preserve"> експлуатаці</w:t>
      </w:r>
      <w:r>
        <w:rPr>
          <w:lang w:eastAsia="uk-UA"/>
        </w:rPr>
        <w:t>я</w:t>
      </w:r>
      <w:r w:rsidRPr="005342D8">
        <w:rPr>
          <w:lang w:eastAsia="uk-UA"/>
        </w:rPr>
        <w:t xml:space="preserve"> та функціонування медичного обладнання у підрозділах Підприємства</w:t>
      </w:r>
      <w:r>
        <w:rPr>
          <w:lang w:eastAsia="uk-UA"/>
        </w:rPr>
        <w:t>;</w:t>
      </w:r>
    </w:p>
    <w:p w:rsidR="00B65710" w:rsidRPr="005342D8" w:rsidRDefault="00B65710" w:rsidP="004132A0">
      <w:pPr>
        <w:numPr>
          <w:ilvl w:val="0"/>
          <w:numId w:val="30"/>
        </w:numPr>
        <w:shd w:val="clear" w:color="auto" w:fill="FFFFFF"/>
        <w:jc w:val="both"/>
        <w:rPr>
          <w:lang w:eastAsia="uk-UA"/>
        </w:rPr>
      </w:pPr>
      <w:r>
        <w:rPr>
          <w:lang w:eastAsia="uk-UA"/>
        </w:rPr>
        <w:t>к</w:t>
      </w:r>
      <w:r w:rsidRPr="005342D8">
        <w:rPr>
          <w:lang w:eastAsia="uk-UA"/>
        </w:rPr>
        <w:t>онтроль за використанням матеріально-технічних ресурсів у підрозділах Підприємства</w:t>
      </w:r>
      <w:r>
        <w:rPr>
          <w:lang w:eastAsia="uk-UA"/>
        </w:rPr>
        <w:t>;</w:t>
      </w:r>
    </w:p>
    <w:p w:rsidR="00B65710" w:rsidRPr="005342D8" w:rsidRDefault="00B65710" w:rsidP="004132A0">
      <w:pPr>
        <w:numPr>
          <w:ilvl w:val="0"/>
          <w:numId w:val="30"/>
        </w:numPr>
        <w:shd w:val="clear" w:color="auto" w:fill="FFFFFF"/>
        <w:jc w:val="both"/>
        <w:rPr>
          <w:lang w:eastAsia="uk-UA"/>
        </w:rPr>
      </w:pPr>
      <w:r>
        <w:rPr>
          <w:lang w:eastAsia="uk-UA"/>
        </w:rPr>
        <w:t>о</w:t>
      </w:r>
      <w:r w:rsidRPr="005342D8">
        <w:rPr>
          <w:lang w:eastAsia="uk-UA"/>
        </w:rPr>
        <w:t>блік матеріальних цінностей, у т.ч. ме</w:t>
      </w:r>
      <w:r>
        <w:rPr>
          <w:lang w:eastAsia="uk-UA"/>
        </w:rPr>
        <w:t>дичного обладнання та інвентарю;</w:t>
      </w:r>
    </w:p>
    <w:p w:rsidR="00B65710" w:rsidRDefault="00B65710" w:rsidP="004132A0">
      <w:pPr>
        <w:numPr>
          <w:ilvl w:val="0"/>
          <w:numId w:val="30"/>
        </w:numPr>
        <w:shd w:val="clear" w:color="auto" w:fill="FFFFFF"/>
        <w:jc w:val="both"/>
        <w:rPr>
          <w:lang w:eastAsia="uk-UA"/>
        </w:rPr>
      </w:pPr>
      <w:r>
        <w:rPr>
          <w:lang w:eastAsia="uk-UA"/>
        </w:rPr>
        <w:t>п</w:t>
      </w:r>
      <w:r w:rsidRPr="005342D8">
        <w:rPr>
          <w:lang w:eastAsia="uk-UA"/>
        </w:rPr>
        <w:t>ланування ремонтно-будівельних робіт, оснащення мед</w:t>
      </w:r>
      <w:r>
        <w:rPr>
          <w:lang w:eastAsia="uk-UA"/>
        </w:rPr>
        <w:t>ичним обладнанням та інвентарем;</w:t>
      </w:r>
    </w:p>
    <w:p w:rsidR="00B65710" w:rsidRPr="00593D49" w:rsidRDefault="00B65710" w:rsidP="004132A0">
      <w:pPr>
        <w:numPr>
          <w:ilvl w:val="0"/>
          <w:numId w:val="30"/>
        </w:numPr>
        <w:jc w:val="both"/>
      </w:pPr>
      <w:r w:rsidRPr="00593D49">
        <w:t>придбання, перевезення, зберігання, використання і знищення  наркотичних засобів ( списку 1 таблиці II та списку 1 таблиці III ), психотропних  речовин ( списку 2 таблиці II та списку 2 таблиці III ) і прекурсорів ( списку 1 таблиці IV та списку 2 таблиці IV ) «Переліку наркотичних засобів, псих</w:t>
      </w:r>
      <w:r>
        <w:t>отропних речовин і прекурсорів»</w:t>
      </w:r>
      <w:r w:rsidRPr="00A1013B">
        <w:t>;</w:t>
      </w:r>
    </w:p>
    <w:p w:rsidR="00B65710" w:rsidRDefault="00B65710" w:rsidP="004132A0">
      <w:pPr>
        <w:numPr>
          <w:ilvl w:val="0"/>
          <w:numId w:val="30"/>
        </w:numPr>
        <w:shd w:val="clear" w:color="auto" w:fill="FFFFFF"/>
        <w:jc w:val="both"/>
      </w:pPr>
      <w:r w:rsidRPr="00F77430">
        <w:t>інші функції, що випливають із пок</w:t>
      </w:r>
      <w:r>
        <w:t>ладених на Підприємство завдань.</w:t>
      </w:r>
    </w:p>
    <w:p w:rsidR="00B65710" w:rsidRPr="00F77430" w:rsidRDefault="00B65710" w:rsidP="004132A0">
      <w:pPr>
        <w:shd w:val="clear" w:color="auto" w:fill="FFFFFF"/>
        <w:ind w:left="720"/>
        <w:jc w:val="both"/>
      </w:pPr>
    </w:p>
    <w:p w:rsidR="00B65710" w:rsidRPr="00F77430" w:rsidRDefault="00B65710" w:rsidP="004132A0">
      <w:pPr>
        <w:autoSpaceDE w:val="0"/>
        <w:autoSpaceDN w:val="0"/>
        <w:adjustRightInd w:val="0"/>
        <w:jc w:val="both"/>
      </w:pPr>
      <w:r w:rsidRPr="00F77430">
        <w:t>3.3. Підприємство може бути клінічною базою вищих медичних навчальних закладів усіх</w:t>
      </w:r>
    </w:p>
    <w:p w:rsidR="00B65710" w:rsidRDefault="00B65710" w:rsidP="004132A0">
      <w:pPr>
        <w:autoSpaceDE w:val="0"/>
        <w:autoSpaceDN w:val="0"/>
        <w:adjustRightInd w:val="0"/>
        <w:jc w:val="both"/>
      </w:pPr>
      <w:r w:rsidRPr="00F77430">
        <w:t>рівнів акредитації та закладів післядипломної освіти.</w:t>
      </w:r>
    </w:p>
    <w:p w:rsidR="00B65710" w:rsidRPr="00F77430" w:rsidRDefault="00B65710" w:rsidP="004132A0">
      <w:pPr>
        <w:autoSpaceDE w:val="0"/>
        <w:autoSpaceDN w:val="0"/>
        <w:adjustRightInd w:val="0"/>
        <w:jc w:val="both"/>
      </w:pPr>
    </w:p>
    <w:p w:rsidR="00B65710" w:rsidRDefault="00B65710" w:rsidP="004132A0">
      <w:pPr>
        <w:autoSpaceDE w:val="0"/>
        <w:autoSpaceDN w:val="0"/>
        <w:adjustRightInd w:val="0"/>
        <w:jc w:val="center"/>
        <w:rPr>
          <w:b/>
          <w:bCs/>
        </w:rPr>
      </w:pPr>
    </w:p>
    <w:p w:rsidR="00B65710" w:rsidRDefault="00B65710" w:rsidP="004132A0">
      <w:pPr>
        <w:autoSpaceDE w:val="0"/>
        <w:autoSpaceDN w:val="0"/>
        <w:adjustRightInd w:val="0"/>
        <w:jc w:val="center"/>
        <w:rPr>
          <w:b/>
          <w:bCs/>
        </w:rPr>
      </w:pPr>
      <w:r w:rsidRPr="00F77430">
        <w:rPr>
          <w:b/>
          <w:bCs/>
        </w:rPr>
        <w:t>4. ПРАВОВИЙ СТАТУС</w:t>
      </w:r>
    </w:p>
    <w:p w:rsidR="00B65710" w:rsidRPr="00F77430" w:rsidRDefault="00B65710" w:rsidP="004132A0">
      <w:pPr>
        <w:autoSpaceDE w:val="0"/>
        <w:autoSpaceDN w:val="0"/>
        <w:adjustRightInd w:val="0"/>
        <w:jc w:val="both"/>
      </w:pPr>
      <w:r w:rsidRPr="00F77430">
        <w:t>4.1. Підприємство є юридичною особою публічного права. Права та обов’язки юридичної</w:t>
      </w:r>
    </w:p>
    <w:p w:rsidR="00B65710" w:rsidRPr="00F77430" w:rsidRDefault="00B65710" w:rsidP="004132A0">
      <w:pPr>
        <w:autoSpaceDE w:val="0"/>
        <w:autoSpaceDN w:val="0"/>
        <w:adjustRightInd w:val="0"/>
        <w:jc w:val="both"/>
      </w:pPr>
      <w:r w:rsidRPr="00F77430">
        <w:t>особи Підприємство набуває з дня його державної реєстрації.</w:t>
      </w:r>
    </w:p>
    <w:p w:rsidR="00B65710" w:rsidRPr="00F77430" w:rsidRDefault="00B65710" w:rsidP="004132A0">
      <w:pPr>
        <w:autoSpaceDE w:val="0"/>
        <w:autoSpaceDN w:val="0"/>
        <w:adjustRightInd w:val="0"/>
        <w:jc w:val="both"/>
      </w:pPr>
      <w:r w:rsidRPr="00F77430">
        <w:t xml:space="preserve">4.2. Підприємство користується закріпленим за ним комунальним майном, що є </w:t>
      </w:r>
      <w:r>
        <w:t xml:space="preserve">спільною </w:t>
      </w:r>
      <w:r w:rsidRPr="00FC4262">
        <w:t>власністю територіальної  громади сіл</w:t>
      </w:r>
      <w:r w:rsidRPr="00E367CB">
        <w:t xml:space="preserve"> та міста Пологівського району на праві</w:t>
      </w:r>
      <w:r>
        <w:t xml:space="preserve"> повного господарського відання.</w:t>
      </w:r>
    </w:p>
    <w:p w:rsidR="00B65710" w:rsidRPr="00F77430" w:rsidRDefault="00B65710" w:rsidP="004132A0">
      <w:pPr>
        <w:autoSpaceDE w:val="0"/>
        <w:autoSpaceDN w:val="0"/>
        <w:adjustRightInd w:val="0"/>
        <w:jc w:val="both"/>
      </w:pPr>
      <w:r w:rsidRPr="00F77430">
        <w:t xml:space="preserve">4.3. Підприємство здійснює некомерційну господарську діяльність, організовує своюдіяльність відповідно до фінансового плану, затвердженого Засновником, самостійноорганізовує </w:t>
      </w:r>
      <w:r>
        <w:t>надання медичних послуг</w:t>
      </w:r>
      <w:r w:rsidRPr="00F77430">
        <w:t xml:space="preserve"> і реалізує ї</w:t>
      </w:r>
      <w:r>
        <w:t>х</w:t>
      </w:r>
      <w:r w:rsidRPr="00F77430">
        <w:t xml:space="preserve"> за цінами (тарифами), щовизначаються в порядку, встановленому законодавством.</w:t>
      </w:r>
    </w:p>
    <w:p w:rsidR="00B65710" w:rsidRPr="00F77430" w:rsidRDefault="00B65710" w:rsidP="004132A0">
      <w:pPr>
        <w:autoSpaceDE w:val="0"/>
        <w:autoSpaceDN w:val="0"/>
        <w:adjustRightInd w:val="0"/>
        <w:jc w:val="both"/>
      </w:pPr>
      <w:r w:rsidRPr="00F77430">
        <w:t>4.4. Збитки, завдані Підприємству внаслідок виконання рішень органів державної владичи органів місцевого самоврядування, які було визнано судом неконституційними абонедійсними, підлягають відшкодуванню зазначеними органами добровільно або зарішенням суду.</w:t>
      </w:r>
    </w:p>
    <w:p w:rsidR="00B65710" w:rsidRPr="00F77430" w:rsidRDefault="00B65710" w:rsidP="004132A0">
      <w:pPr>
        <w:autoSpaceDE w:val="0"/>
        <w:autoSpaceDN w:val="0"/>
        <w:adjustRightInd w:val="0"/>
        <w:jc w:val="both"/>
      </w:pPr>
      <w:r w:rsidRPr="00F77430">
        <w:t>4.5. Для здійснення господарської некомерційної діяльності Підприємство залучає івикористовує матеріально-технічні, фінансові, трудові та інші види ресурсів, використанняяких не заборонено законодавством.</w:t>
      </w:r>
    </w:p>
    <w:p w:rsidR="00B65710" w:rsidRPr="00F77430" w:rsidRDefault="00B65710" w:rsidP="004132A0">
      <w:pPr>
        <w:autoSpaceDE w:val="0"/>
        <w:autoSpaceDN w:val="0"/>
        <w:adjustRightInd w:val="0"/>
        <w:jc w:val="both"/>
      </w:pPr>
      <w:r w:rsidRPr="00F77430">
        <w:t>4.6. Підприємство має самостійний баланс, рахунки в Державному казначействі України,установах банків, круглу печатку зі своїм найменуванням, штампи, а також бланки з власнимиреквізитами.</w:t>
      </w:r>
    </w:p>
    <w:p w:rsidR="00B65710" w:rsidRPr="00F77430" w:rsidRDefault="00B65710" w:rsidP="004132A0">
      <w:pPr>
        <w:autoSpaceDE w:val="0"/>
        <w:autoSpaceDN w:val="0"/>
        <w:adjustRightInd w:val="0"/>
        <w:jc w:val="both"/>
      </w:pPr>
      <w:r w:rsidRPr="00F77430">
        <w:t>4.7. Підприємство має право укладати угоди (договори), набувати майнових та особистихнемайнових прав, нести обов’язки, бути особою, яка бере участь у справі, що розглядаєтьсяв судах України, міжнародних та третейських судах.</w:t>
      </w:r>
    </w:p>
    <w:p w:rsidR="00B65710" w:rsidRPr="00F77430" w:rsidRDefault="00B65710" w:rsidP="004132A0">
      <w:pPr>
        <w:autoSpaceDE w:val="0"/>
        <w:autoSpaceDN w:val="0"/>
        <w:adjustRightInd w:val="0"/>
        <w:jc w:val="both"/>
      </w:pPr>
      <w:r w:rsidRPr="00F77430">
        <w:t>4.8. Підприємство самостійно визначає свою організаційну структуру, встановлює чисельністьі затверджує штатний розпис.</w:t>
      </w:r>
    </w:p>
    <w:p w:rsidR="00B65710" w:rsidRDefault="00B65710" w:rsidP="004132A0">
      <w:pPr>
        <w:autoSpaceDE w:val="0"/>
        <w:autoSpaceDN w:val="0"/>
        <w:adjustRightInd w:val="0"/>
        <w:jc w:val="both"/>
      </w:pPr>
      <w:r w:rsidRPr="00F77430">
        <w:t>4.9. Підприємство надає медичні послуги на підставі ліцензії на медичну практику.Підприємство має право здійснювати лише ті види медичної практики, які дозволеніорганом ліцензування при видачі ліцензії на медичну практику.</w:t>
      </w:r>
    </w:p>
    <w:p w:rsidR="00B65710" w:rsidRDefault="00B65710" w:rsidP="004132A0">
      <w:pPr>
        <w:autoSpaceDE w:val="0"/>
        <w:autoSpaceDN w:val="0"/>
        <w:adjustRightInd w:val="0"/>
        <w:jc w:val="both"/>
        <w:rPr>
          <w:lang w:eastAsia="uk-UA"/>
        </w:rPr>
      </w:pPr>
      <w:r>
        <w:t>4.10.</w:t>
      </w:r>
      <w:r w:rsidRPr="005342D8">
        <w:rPr>
          <w:lang w:eastAsia="uk-UA"/>
        </w:rPr>
        <w:t xml:space="preserve">Підприємство має право укладати договори на медичне обслуговування у межах бюджетної програми та відповідно до чинного законодавства з лікарями загальної практики – сімейними лікарями, які проводять господарську діяльність з медичної практики як фізичні особи </w:t>
      </w:r>
      <w:r>
        <w:rPr>
          <w:lang w:eastAsia="uk-UA"/>
        </w:rPr>
        <w:t>–</w:t>
      </w:r>
      <w:r w:rsidRPr="005342D8">
        <w:rPr>
          <w:lang w:eastAsia="uk-UA"/>
        </w:rPr>
        <w:t xml:space="preserve"> підприємці</w:t>
      </w:r>
      <w:r>
        <w:rPr>
          <w:lang w:eastAsia="uk-UA"/>
        </w:rPr>
        <w:t>.</w:t>
      </w:r>
    </w:p>
    <w:p w:rsidR="00B65710" w:rsidRPr="005342D8" w:rsidRDefault="00B65710" w:rsidP="004132A0">
      <w:pPr>
        <w:shd w:val="clear" w:color="auto" w:fill="FFFFFF"/>
        <w:jc w:val="both"/>
        <w:rPr>
          <w:lang w:eastAsia="uk-UA"/>
        </w:rPr>
      </w:pPr>
      <w:r>
        <w:rPr>
          <w:lang w:eastAsia="uk-UA"/>
        </w:rPr>
        <w:t xml:space="preserve">4.11. </w:t>
      </w:r>
      <w:r w:rsidRPr="005342D8">
        <w:rPr>
          <w:lang w:eastAsia="uk-UA"/>
        </w:rPr>
        <w:t>Підприємство має право укладати договори з іншими комунальними та державними закладами (некомерційними підприємствами) охорони здоров’я про проведення діагностичних досліджень, що входять до компетенції первинної медико-санітарної допомоги, у випадку відсутності обладнання та умов на Підприємстві.</w:t>
      </w:r>
    </w:p>
    <w:p w:rsidR="00B65710" w:rsidRDefault="00B65710" w:rsidP="004132A0">
      <w:pPr>
        <w:autoSpaceDE w:val="0"/>
        <w:autoSpaceDN w:val="0"/>
        <w:adjustRightInd w:val="0"/>
        <w:jc w:val="both"/>
        <w:rPr>
          <w:lang w:eastAsia="uk-UA"/>
        </w:rPr>
      </w:pPr>
      <w:r>
        <w:rPr>
          <w:lang w:eastAsia="uk-UA"/>
        </w:rPr>
        <w:t xml:space="preserve">4.12. </w:t>
      </w:r>
      <w:r w:rsidRPr="005342D8">
        <w:rPr>
          <w:lang w:eastAsia="uk-UA"/>
        </w:rPr>
        <w:t>Підприємство має право здійснювати іншу, ніж надання медичної допомоги господарську некомерційну діяльність, не заборонену законодавством.</w:t>
      </w:r>
    </w:p>
    <w:p w:rsidR="00B65710" w:rsidRDefault="00B65710" w:rsidP="004132A0">
      <w:pPr>
        <w:autoSpaceDE w:val="0"/>
        <w:autoSpaceDN w:val="0"/>
        <w:adjustRightInd w:val="0"/>
        <w:jc w:val="both"/>
        <w:rPr>
          <w:lang w:eastAsia="uk-UA"/>
        </w:rPr>
      </w:pPr>
      <w:r>
        <w:rPr>
          <w:lang w:eastAsia="uk-UA"/>
        </w:rPr>
        <w:t>4.13.Підприємство здійснює обробку персональних даних з метою забезпечення реалізації відносин у сфері охорони здоров</w:t>
      </w:r>
      <w:r w:rsidRPr="00A1013B">
        <w:rPr>
          <w:lang w:eastAsia="uk-UA"/>
        </w:rPr>
        <w:t>’</w:t>
      </w:r>
      <w:r>
        <w:rPr>
          <w:lang w:eastAsia="uk-UA"/>
        </w:rPr>
        <w:t>я, трудових відносин, податкових відносин та відносин у сфері бухгалтерського обліку, відносин у сфері управління людськими ресурсами, зокрема, кадровим потенціалом.</w:t>
      </w:r>
    </w:p>
    <w:p w:rsidR="00B65710" w:rsidRDefault="00B65710" w:rsidP="004132A0">
      <w:pPr>
        <w:autoSpaceDE w:val="0"/>
        <w:autoSpaceDN w:val="0"/>
        <w:adjustRightInd w:val="0"/>
        <w:jc w:val="both"/>
        <w:rPr>
          <w:lang w:eastAsia="uk-UA"/>
        </w:rPr>
      </w:pPr>
    </w:p>
    <w:p w:rsidR="00B65710" w:rsidRDefault="00B65710" w:rsidP="004132A0">
      <w:pPr>
        <w:autoSpaceDE w:val="0"/>
        <w:autoSpaceDN w:val="0"/>
        <w:adjustRightInd w:val="0"/>
        <w:jc w:val="center"/>
        <w:rPr>
          <w:b/>
          <w:bCs/>
        </w:rPr>
      </w:pPr>
      <w:r w:rsidRPr="00F77430">
        <w:rPr>
          <w:b/>
          <w:bCs/>
        </w:rPr>
        <w:t>5. СТАТУТНИЙ КАПІТАЛ. МАЙНО ТА ФІНАНСУВАННЯ</w:t>
      </w:r>
    </w:p>
    <w:p w:rsidR="00B65710" w:rsidRPr="00133188" w:rsidRDefault="00B65710" w:rsidP="004132A0">
      <w:pPr>
        <w:autoSpaceDE w:val="0"/>
        <w:autoSpaceDN w:val="0"/>
        <w:adjustRightInd w:val="0"/>
        <w:jc w:val="both"/>
        <w:rPr>
          <w:color w:val="000000"/>
          <w:lang w:eastAsia="uk-UA"/>
        </w:rPr>
      </w:pPr>
      <w:r w:rsidRPr="00133188">
        <w:rPr>
          <w:color w:val="000000"/>
        </w:rPr>
        <w:t>5.1.Підприємство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Pr="00133188">
        <w:rPr>
          <w:color w:val="000000"/>
          <w:lang w:eastAsia="uk-UA"/>
        </w:rPr>
        <w:t xml:space="preserve"> Підприємство може брати участь в державних, регіональних та місцевих програмах у сфері охорони здоров’я.</w:t>
      </w:r>
    </w:p>
    <w:p w:rsidR="00B65710" w:rsidRPr="00133188" w:rsidRDefault="00B65710" w:rsidP="004132A0">
      <w:pPr>
        <w:autoSpaceDE w:val="0"/>
        <w:autoSpaceDN w:val="0"/>
        <w:adjustRightInd w:val="0"/>
        <w:jc w:val="both"/>
        <w:rPr>
          <w:color w:val="000000"/>
        </w:rPr>
      </w:pPr>
      <w:r w:rsidRPr="00133188">
        <w:rPr>
          <w:color w:val="000000"/>
          <w:lang w:eastAsia="uk-UA"/>
        </w:rPr>
        <w:t xml:space="preserve">5.2. </w:t>
      </w:r>
      <w:r w:rsidRPr="00133188">
        <w:rPr>
          <w:color w:val="000000"/>
        </w:rPr>
        <w:t>Доходи (прибутки) Підприємства використовуються виключно для фінансування видатків на утримання Підприємства, реалізації мети (цілей, завдань) та напрямів діяльності, визначених Статутом.</w:t>
      </w:r>
    </w:p>
    <w:p w:rsidR="00B65710" w:rsidRPr="00133188" w:rsidRDefault="00B65710" w:rsidP="004132A0">
      <w:pPr>
        <w:autoSpaceDE w:val="0"/>
        <w:autoSpaceDN w:val="0"/>
        <w:adjustRightInd w:val="0"/>
        <w:jc w:val="both"/>
        <w:rPr>
          <w:color w:val="000000"/>
        </w:rPr>
      </w:pPr>
      <w:r w:rsidRPr="00133188">
        <w:rPr>
          <w:color w:val="000000"/>
        </w:rPr>
        <w:t>5.3. Забороняється розподіл отриманих доходів (прибутків) Підприємства або їх частини серед засновників (учасників), працівників Підприємства (крім оплати їхньої праці, нарахування єдиного соціального внеску), членів органів управління та інших пов’язаних з ними осіб.</w:t>
      </w:r>
    </w:p>
    <w:p w:rsidR="00B65710" w:rsidRPr="00C42075" w:rsidRDefault="00B65710" w:rsidP="004132A0">
      <w:pPr>
        <w:autoSpaceDE w:val="0"/>
        <w:autoSpaceDN w:val="0"/>
        <w:adjustRightInd w:val="0"/>
        <w:jc w:val="both"/>
        <w:rPr>
          <w:color w:val="000000"/>
        </w:rPr>
      </w:pPr>
      <w:r w:rsidRPr="00133188">
        <w:rPr>
          <w:color w:val="000000"/>
        </w:rPr>
        <w:t>5.4. Не вважається розподілом доходів Підприємства, в розумінні п. 5.</w:t>
      </w:r>
      <w:r>
        <w:rPr>
          <w:color w:val="000000"/>
        </w:rPr>
        <w:t>3</w:t>
      </w:r>
      <w:r w:rsidRPr="00133188">
        <w:rPr>
          <w:color w:val="000000"/>
        </w:rPr>
        <w:t>.Статуту, використання Підприємством власних доходів (прибутків) виключно для фінансуваннявидатків на утримання Підприємства, реалізації мети (цілей, завдань) та напрямів діяльності, визначених Статутом.</w:t>
      </w:r>
    </w:p>
    <w:p w:rsidR="00B65710" w:rsidRPr="00F77430" w:rsidRDefault="00B65710" w:rsidP="004132A0">
      <w:pPr>
        <w:autoSpaceDE w:val="0"/>
        <w:autoSpaceDN w:val="0"/>
        <w:adjustRightInd w:val="0"/>
        <w:jc w:val="both"/>
      </w:pPr>
      <w:r w:rsidRPr="00C42075">
        <w:rPr>
          <w:color w:val="000000"/>
        </w:rPr>
        <w:t>5.5. Майно Підприємства є комунальною</w:t>
      </w:r>
      <w:r w:rsidRPr="00F77430">
        <w:t xml:space="preserve"> власністю і закріплюється за ним на праві</w:t>
      </w:r>
      <w:r>
        <w:t>повного господарського відання.</w:t>
      </w:r>
      <w:r w:rsidRPr="00F77430">
        <w:t xml:space="preserve"> Майно Підприємства становлять необоротні та оборотні активи,</w:t>
      </w:r>
    </w:p>
    <w:p w:rsidR="00B65710" w:rsidRPr="00F77430" w:rsidRDefault="00B65710" w:rsidP="004132A0">
      <w:pPr>
        <w:autoSpaceDE w:val="0"/>
        <w:autoSpaceDN w:val="0"/>
        <w:adjustRightInd w:val="0"/>
        <w:jc w:val="both"/>
      </w:pPr>
      <w:r w:rsidRPr="00F77430">
        <w:t>основні засоби та грошові кошти, а також інші цінності, передані йому Засновником, вартістьяких відображається у самостійному балансі Підприємства.</w:t>
      </w:r>
    </w:p>
    <w:p w:rsidR="00B65710" w:rsidRDefault="00B65710" w:rsidP="004132A0">
      <w:pPr>
        <w:autoSpaceDE w:val="0"/>
        <w:autoSpaceDN w:val="0"/>
        <w:adjustRightInd w:val="0"/>
        <w:jc w:val="both"/>
      </w:pPr>
      <w:r w:rsidRPr="00F77430">
        <w:t>5.</w:t>
      </w:r>
      <w:r>
        <w:t>6</w:t>
      </w:r>
      <w:r w:rsidRPr="00F77430">
        <w:t>. Підприємство не має право відчужувати або іншим способом розпоряджатисьзакріпленим за ним майном, що належить до основних фондів без попередньої згодиЗасновника. Підприємство не має права безоплатно передавати належне йому майнотретім особам (юридичним чи фізичним особам) крім випадків, прямо передбаченихзаконодавством. Усі питання, які стосуються відмови від права на земельну ділянку, щознаходиться на балансі Підприємства або її відчуження, вирішуються виключно Засновником.</w:t>
      </w:r>
    </w:p>
    <w:p w:rsidR="00B65710" w:rsidRPr="00F77430" w:rsidRDefault="00B65710" w:rsidP="004132A0">
      <w:pPr>
        <w:autoSpaceDE w:val="0"/>
        <w:autoSpaceDN w:val="0"/>
        <w:adjustRightInd w:val="0"/>
        <w:jc w:val="both"/>
      </w:pPr>
      <w:r>
        <w:t xml:space="preserve">5.7. </w:t>
      </w:r>
      <w:r w:rsidRPr="00F77430">
        <w:t>Вилучення майна Підприємства може мати місце лише у випадках, передбачених чиннимзаконодавством України.</w:t>
      </w:r>
    </w:p>
    <w:p w:rsidR="00B65710" w:rsidRPr="00F77430" w:rsidRDefault="00B65710" w:rsidP="004132A0">
      <w:pPr>
        <w:autoSpaceDE w:val="0"/>
        <w:autoSpaceDN w:val="0"/>
        <w:adjustRightInd w:val="0"/>
        <w:jc w:val="both"/>
      </w:pPr>
      <w:r w:rsidRPr="00F77430">
        <w:t>5.</w:t>
      </w:r>
      <w:r>
        <w:t>8</w:t>
      </w:r>
      <w:r w:rsidRPr="00F77430">
        <w:t>. Джерелами формування майна та коштів Підприємства є:</w:t>
      </w:r>
    </w:p>
    <w:p w:rsidR="00B65710" w:rsidRPr="00F77430" w:rsidRDefault="00B65710" w:rsidP="004132A0">
      <w:pPr>
        <w:autoSpaceDE w:val="0"/>
        <w:autoSpaceDN w:val="0"/>
        <w:adjustRightInd w:val="0"/>
        <w:jc w:val="both"/>
      </w:pPr>
      <w:r w:rsidRPr="00F77430">
        <w:t>5.</w:t>
      </w:r>
      <w:r>
        <w:t>8</w:t>
      </w:r>
      <w:r w:rsidRPr="00F77430">
        <w:t>.1. Комунальне майно, передане Підприємству відповідно до рішення про його створення;</w:t>
      </w:r>
    </w:p>
    <w:p w:rsidR="00B65710" w:rsidRPr="007C2339" w:rsidRDefault="00B65710" w:rsidP="004132A0">
      <w:pPr>
        <w:autoSpaceDE w:val="0"/>
        <w:autoSpaceDN w:val="0"/>
        <w:adjustRightInd w:val="0"/>
        <w:jc w:val="both"/>
      </w:pPr>
      <w:r w:rsidRPr="00F77430">
        <w:t>5.</w:t>
      </w:r>
      <w:r>
        <w:t>8.2. Кошти місцевого бюджету</w:t>
      </w:r>
      <w:r w:rsidRPr="007C2339">
        <w:t>;</w:t>
      </w:r>
    </w:p>
    <w:p w:rsidR="00B65710" w:rsidRPr="00E41307" w:rsidRDefault="00B65710" w:rsidP="004132A0">
      <w:pPr>
        <w:autoSpaceDE w:val="0"/>
        <w:autoSpaceDN w:val="0"/>
        <w:adjustRightInd w:val="0"/>
        <w:jc w:val="both"/>
      </w:pPr>
      <w:r>
        <w:t>5.8.3. Капітальні вкладення, субвенції та дотації з бюджетів всіх рівнів</w:t>
      </w:r>
      <w:r w:rsidRPr="00E41307">
        <w:t>;</w:t>
      </w:r>
    </w:p>
    <w:p w:rsidR="00B65710" w:rsidRPr="00E41307" w:rsidRDefault="00B65710" w:rsidP="004132A0">
      <w:pPr>
        <w:autoSpaceDE w:val="0"/>
        <w:autoSpaceDN w:val="0"/>
        <w:adjustRightInd w:val="0"/>
        <w:jc w:val="both"/>
        <w:rPr>
          <w:lang w:val="ru-RU"/>
        </w:rPr>
      </w:pPr>
      <w:r>
        <w:t>5.8.4. Кошти отримані від співпраці з іншими територіальними громадами</w:t>
      </w:r>
      <w:r w:rsidRPr="00E41307">
        <w:rPr>
          <w:lang w:val="ru-RU"/>
        </w:rPr>
        <w:t>;</w:t>
      </w:r>
    </w:p>
    <w:p w:rsidR="00B65710" w:rsidRPr="00F77430" w:rsidRDefault="00B65710" w:rsidP="004132A0">
      <w:pPr>
        <w:autoSpaceDE w:val="0"/>
        <w:autoSpaceDN w:val="0"/>
        <w:adjustRightInd w:val="0"/>
        <w:jc w:val="both"/>
      </w:pPr>
      <w:r w:rsidRPr="00F77430">
        <w:t>5.</w:t>
      </w:r>
      <w:r>
        <w:t>8.5</w:t>
      </w:r>
      <w:r w:rsidRPr="00F77430">
        <w:t>. Власні надходження Підприємства: кошти від здачі в оренду майна, закрі</w:t>
      </w:r>
      <w:r>
        <w:t>пленого на праві повного господарського відання</w:t>
      </w:r>
      <w:r w:rsidRPr="00F77430">
        <w:t>(зі згоди Засновника); кошти та інше майно, одержані від</w:t>
      </w:r>
      <w:r>
        <w:t>надання медичних послуг</w:t>
      </w:r>
      <w:r w:rsidRPr="00F77430">
        <w:t>;</w:t>
      </w:r>
    </w:p>
    <w:p w:rsidR="00B65710" w:rsidRPr="00F77430" w:rsidRDefault="00B65710" w:rsidP="004132A0">
      <w:pPr>
        <w:autoSpaceDE w:val="0"/>
        <w:autoSpaceDN w:val="0"/>
        <w:adjustRightInd w:val="0"/>
        <w:jc w:val="both"/>
      </w:pPr>
      <w:r w:rsidRPr="00F77430">
        <w:t>5.</w:t>
      </w:r>
      <w:r>
        <w:t>8.6</w:t>
      </w:r>
      <w:r w:rsidRPr="00F77430">
        <w:t>. Цільові кошти;</w:t>
      </w:r>
    </w:p>
    <w:p w:rsidR="00B65710" w:rsidRPr="00F77430" w:rsidRDefault="00B65710" w:rsidP="004132A0">
      <w:pPr>
        <w:autoSpaceDE w:val="0"/>
        <w:autoSpaceDN w:val="0"/>
        <w:adjustRightInd w:val="0"/>
        <w:jc w:val="both"/>
      </w:pPr>
      <w:r w:rsidRPr="00F77430">
        <w:t>5.</w:t>
      </w:r>
      <w:r>
        <w:t>8.7</w:t>
      </w:r>
      <w:r w:rsidRPr="00F77430">
        <w:t>. Кошти, отримані за договорами з центральним органом виконавчої влади, що реалізуєдержавну політику у сфері державних фінансових гарантій медичного обслуговуваннянаселення;</w:t>
      </w:r>
    </w:p>
    <w:p w:rsidR="00B65710" w:rsidRPr="00F77430" w:rsidRDefault="00B65710" w:rsidP="004132A0">
      <w:pPr>
        <w:autoSpaceDE w:val="0"/>
        <w:autoSpaceDN w:val="0"/>
        <w:adjustRightInd w:val="0"/>
        <w:jc w:val="both"/>
      </w:pPr>
      <w:r w:rsidRPr="00F77430">
        <w:t>5.</w:t>
      </w:r>
      <w:r>
        <w:t>8.8</w:t>
      </w:r>
      <w:r w:rsidRPr="00F77430">
        <w:t>. Кредити банків;</w:t>
      </w:r>
    </w:p>
    <w:p w:rsidR="00B65710" w:rsidRPr="00F77430" w:rsidRDefault="00B65710" w:rsidP="004132A0">
      <w:pPr>
        <w:autoSpaceDE w:val="0"/>
        <w:autoSpaceDN w:val="0"/>
        <w:adjustRightInd w:val="0"/>
        <w:jc w:val="both"/>
      </w:pPr>
      <w:r w:rsidRPr="00F77430">
        <w:t>5.</w:t>
      </w:r>
      <w:r>
        <w:t>8.9</w:t>
      </w:r>
      <w:r w:rsidRPr="00F77430">
        <w:t>. Майно, придбане у інших юридичних або фізичних осіб;</w:t>
      </w:r>
    </w:p>
    <w:p w:rsidR="00B65710" w:rsidRPr="00F77430" w:rsidRDefault="00B65710" w:rsidP="004132A0">
      <w:pPr>
        <w:autoSpaceDE w:val="0"/>
        <w:autoSpaceDN w:val="0"/>
        <w:adjustRightInd w:val="0"/>
        <w:jc w:val="both"/>
      </w:pPr>
      <w:r w:rsidRPr="00F77430">
        <w:t>5.</w:t>
      </w:r>
      <w:r>
        <w:t>8.10</w:t>
      </w:r>
      <w:r w:rsidRPr="00F77430">
        <w:t>. Майно, що надходить безоплатно або у вигляді безповоротної фінансової допомоги чидобровільних благодійних внесків, пожертвувань юридичних і фізичних осіб; надходженнякоштів на виконання програм соціально-економічного розвитку регіону, програм розвиткумедичної галузі;</w:t>
      </w:r>
    </w:p>
    <w:p w:rsidR="00B65710" w:rsidRPr="00F77430" w:rsidRDefault="00B65710" w:rsidP="004132A0">
      <w:pPr>
        <w:autoSpaceDE w:val="0"/>
        <w:autoSpaceDN w:val="0"/>
        <w:adjustRightInd w:val="0"/>
        <w:jc w:val="both"/>
      </w:pPr>
      <w:r>
        <w:t>5.8.11</w:t>
      </w:r>
      <w:r w:rsidRPr="00F77430">
        <w:t>. Майно та кошти, отримані з інших джерел, не заборонених чинним законодавствомУкраїни;</w:t>
      </w:r>
    </w:p>
    <w:p w:rsidR="00B65710" w:rsidRPr="00F77430" w:rsidRDefault="00B65710" w:rsidP="004132A0">
      <w:pPr>
        <w:autoSpaceDE w:val="0"/>
        <w:autoSpaceDN w:val="0"/>
        <w:adjustRightInd w:val="0"/>
        <w:jc w:val="both"/>
      </w:pPr>
      <w:r w:rsidRPr="00F77430">
        <w:t>5.</w:t>
      </w:r>
      <w:r>
        <w:t>8.12</w:t>
      </w:r>
      <w:r w:rsidRPr="00F77430">
        <w:t>. Інші джерела, не заборонені законодавством.</w:t>
      </w:r>
    </w:p>
    <w:p w:rsidR="00B65710" w:rsidRPr="007D0124" w:rsidRDefault="00B65710" w:rsidP="004132A0">
      <w:pPr>
        <w:autoSpaceDE w:val="0"/>
        <w:autoSpaceDN w:val="0"/>
        <w:adjustRightInd w:val="0"/>
        <w:jc w:val="both"/>
      </w:pPr>
      <w:r w:rsidRPr="007D0124">
        <w:t>5.9. Статутний капітал Підприємства становить:  4 516 294.39  ( чотири мільйони п’ятсот шістнадцять тисяч двісті дев’яносто чотири гривні тридцять дев’ять копійок).</w:t>
      </w:r>
    </w:p>
    <w:p w:rsidR="00B65710" w:rsidRDefault="00B65710" w:rsidP="004132A0">
      <w:pPr>
        <w:autoSpaceDE w:val="0"/>
        <w:autoSpaceDN w:val="0"/>
        <w:adjustRightInd w:val="0"/>
        <w:jc w:val="both"/>
      </w:pPr>
      <w:r w:rsidRPr="007D0124">
        <w:t>5.10. Підприємство має право надавати в оренду майно, закріплене за ним</w:t>
      </w:r>
      <w:r w:rsidRPr="00F77430">
        <w:t xml:space="preserve"> на праві</w:t>
      </w:r>
      <w:r>
        <w:t>повного господарського відання</w:t>
      </w:r>
      <w:r w:rsidRPr="00F77430">
        <w:t>, юридичними та фізичними особами відповідно до чинногозаконодавства України</w:t>
      </w:r>
      <w:r>
        <w:t>,</w:t>
      </w:r>
      <w:r w:rsidRPr="00F77430">
        <w:t xml:space="preserve"> локальних нормативних актів органів місцевого самоврядуваннята</w:t>
      </w:r>
      <w:r>
        <w:t xml:space="preserve"> цього Статуту</w:t>
      </w:r>
      <w:r w:rsidRPr="00F77430">
        <w:t>.</w:t>
      </w:r>
    </w:p>
    <w:p w:rsidR="00B65710" w:rsidRPr="00F77430" w:rsidRDefault="00B65710" w:rsidP="004132A0">
      <w:pPr>
        <w:autoSpaceDE w:val="0"/>
        <w:autoSpaceDN w:val="0"/>
        <w:adjustRightInd w:val="0"/>
        <w:jc w:val="both"/>
      </w:pPr>
      <w:r>
        <w:t>5.11.Підприємство має право отримувати плату за надання медичних послуг,виконання робіт, залучати матеріальні та фінансові ресурси, отримувати гранти,подарунки та благодійні внески в порядку, визначеному законами, іншими нормативно-правовими актами та цим Статутом.</w:t>
      </w:r>
    </w:p>
    <w:p w:rsidR="00B65710" w:rsidRPr="00F77430" w:rsidRDefault="00B65710" w:rsidP="004132A0">
      <w:pPr>
        <w:autoSpaceDE w:val="0"/>
        <w:autoSpaceDN w:val="0"/>
        <w:adjustRightInd w:val="0"/>
        <w:jc w:val="both"/>
      </w:pPr>
      <w:r w:rsidRPr="00F77430">
        <w:t>5.</w:t>
      </w:r>
      <w:r>
        <w:t>12</w:t>
      </w:r>
      <w:r w:rsidRPr="00F77430">
        <w:t>. Підприємство самостійно здійснює оперативний, бухгалтерський облік, веде статистичну,бухгалтерську та медичну звітність і подає її органам, уповноваженим здійснювати контрольза відповідними напрямами діяльності Підприємства у визначеному законодавствомпорядку.</w:t>
      </w:r>
    </w:p>
    <w:p w:rsidR="00B65710" w:rsidRDefault="00B65710" w:rsidP="004132A0">
      <w:pPr>
        <w:autoSpaceDE w:val="0"/>
        <w:autoSpaceDN w:val="0"/>
        <w:adjustRightInd w:val="0"/>
        <w:jc w:val="both"/>
      </w:pPr>
      <w:r>
        <w:t>5.13</w:t>
      </w:r>
      <w:r w:rsidRPr="00F77430">
        <w:t>. Власні надходження Підприємства використовуються відповідно до чинногозаконодавства України.</w:t>
      </w:r>
    </w:p>
    <w:p w:rsidR="00B65710" w:rsidRDefault="00B65710" w:rsidP="004132A0">
      <w:pPr>
        <w:autoSpaceDE w:val="0"/>
        <w:autoSpaceDN w:val="0"/>
        <w:adjustRightInd w:val="0"/>
        <w:jc w:val="both"/>
      </w:pPr>
    </w:p>
    <w:p w:rsidR="00B65710" w:rsidRPr="00F77430" w:rsidRDefault="00B65710" w:rsidP="004132A0">
      <w:pPr>
        <w:autoSpaceDE w:val="0"/>
        <w:autoSpaceDN w:val="0"/>
        <w:adjustRightInd w:val="0"/>
        <w:jc w:val="both"/>
      </w:pPr>
    </w:p>
    <w:p w:rsidR="00B65710" w:rsidRPr="00173B4A" w:rsidRDefault="00B65710" w:rsidP="004132A0">
      <w:pPr>
        <w:autoSpaceDE w:val="0"/>
        <w:autoSpaceDN w:val="0"/>
        <w:adjustRightInd w:val="0"/>
        <w:jc w:val="center"/>
        <w:rPr>
          <w:b/>
          <w:bCs/>
        </w:rPr>
      </w:pPr>
      <w:r w:rsidRPr="00173B4A">
        <w:rPr>
          <w:b/>
          <w:bCs/>
        </w:rPr>
        <w:t>6. ПРАВА ТА ОБОВ’ЯЗКИ</w:t>
      </w:r>
    </w:p>
    <w:p w:rsidR="00B65710" w:rsidRPr="00173B4A" w:rsidRDefault="00B65710" w:rsidP="004132A0">
      <w:pPr>
        <w:autoSpaceDE w:val="0"/>
        <w:autoSpaceDN w:val="0"/>
        <w:adjustRightInd w:val="0"/>
        <w:jc w:val="both"/>
      </w:pPr>
      <w:r w:rsidRPr="00173B4A">
        <w:t>6.1. Підприємство має право:</w:t>
      </w:r>
    </w:p>
    <w:p w:rsidR="00B65710" w:rsidRPr="00173B4A" w:rsidRDefault="00B65710" w:rsidP="004132A0">
      <w:pPr>
        <w:autoSpaceDE w:val="0"/>
        <w:autoSpaceDN w:val="0"/>
        <w:adjustRightInd w:val="0"/>
        <w:jc w:val="both"/>
      </w:pPr>
      <w:r w:rsidRPr="00173B4A">
        <w:t>6.1.1. Звертатися у порядку, передбаченому законодавством, до центральних та місцевихорганів виконавчої влади, органів місцевого самоврядування, а також підприємств іорганізацій, незалежно від форм власності та підпорядкування, для отримання інформації</w:t>
      </w:r>
    </w:p>
    <w:p w:rsidR="00B65710" w:rsidRPr="00173B4A" w:rsidRDefault="00B65710" w:rsidP="004132A0">
      <w:pPr>
        <w:autoSpaceDE w:val="0"/>
        <w:autoSpaceDN w:val="0"/>
        <w:adjustRightInd w:val="0"/>
        <w:jc w:val="both"/>
      </w:pPr>
      <w:r w:rsidRPr="00173B4A">
        <w:t>та матеріалів, необхідних для виконання покладених на Підприємство завдань.</w:t>
      </w:r>
    </w:p>
    <w:p w:rsidR="00B65710" w:rsidRPr="00173B4A" w:rsidRDefault="00B65710" w:rsidP="004132A0">
      <w:pPr>
        <w:autoSpaceDE w:val="0"/>
        <w:autoSpaceDN w:val="0"/>
        <w:adjustRightInd w:val="0"/>
        <w:jc w:val="both"/>
      </w:pPr>
      <w:r w:rsidRPr="00173B4A">
        <w:t>6.1.2. Самостійно планувати, організовувати і здійснювати свою статутну діяльність,визначати основні напрямки свого розвитку відповідно до своїх завдань і цілей, у тому числіспрямовувати отримані від господарської діяльності кошти на утримання Підприємства тайого матеріально-технічне забезпечення.</w:t>
      </w:r>
    </w:p>
    <w:p w:rsidR="00B65710" w:rsidRPr="00173B4A" w:rsidRDefault="00B65710" w:rsidP="004132A0">
      <w:pPr>
        <w:autoSpaceDE w:val="0"/>
        <w:autoSpaceDN w:val="0"/>
        <w:adjustRightInd w:val="0"/>
        <w:jc w:val="both"/>
      </w:pPr>
      <w:r w:rsidRPr="00173B4A">
        <w:t>6.1.3. Укладати господарські угоди з підприємствами, установами, організаціями незалежновід форм власності та підпорядкування, а також фізичними особами відповідно дозаконодавства. Здійснювати співробітництво з іноземними організаціями відповідно до</w:t>
      </w:r>
    </w:p>
    <w:p w:rsidR="00B65710" w:rsidRPr="00173B4A" w:rsidRDefault="00B65710" w:rsidP="004132A0">
      <w:pPr>
        <w:autoSpaceDE w:val="0"/>
        <w:autoSpaceDN w:val="0"/>
        <w:adjustRightInd w:val="0"/>
        <w:jc w:val="both"/>
      </w:pPr>
      <w:r w:rsidRPr="00173B4A">
        <w:t>законодавства.</w:t>
      </w:r>
    </w:p>
    <w:p w:rsidR="00B65710" w:rsidRPr="00173B4A" w:rsidRDefault="00B65710" w:rsidP="004132A0">
      <w:pPr>
        <w:shd w:val="clear" w:color="auto" w:fill="FFFFFF"/>
        <w:jc w:val="both"/>
        <w:rPr>
          <w:lang w:eastAsia="uk-UA"/>
        </w:rPr>
      </w:pPr>
      <w:r w:rsidRPr="00173B4A">
        <w:t>6.1.4.</w:t>
      </w:r>
      <w:r w:rsidRPr="00173B4A">
        <w:rPr>
          <w:lang w:eastAsia="uk-UA"/>
        </w:rPr>
        <w:t xml:space="preserve"> Володіти, користуватися і розпоряджатися закріпленим за ним рухомим та нерухомим майном, фінансовими ресурсами та іншими цінностями в межах визначених законодавством та цим Статутом, а також орендувати рухоме та нерухоме майно, необхідне для здійснення господарської діяльності.</w:t>
      </w:r>
    </w:p>
    <w:p w:rsidR="00B65710" w:rsidRPr="00173B4A" w:rsidRDefault="00B65710" w:rsidP="004132A0">
      <w:pPr>
        <w:autoSpaceDE w:val="0"/>
        <w:autoSpaceDN w:val="0"/>
        <w:adjustRightInd w:val="0"/>
        <w:jc w:val="both"/>
      </w:pPr>
      <w:r w:rsidRPr="00173B4A">
        <w:t>6.1.5. Самостійно визначати напрямки використання грошових коштів у порядку, визначеномучинним законодавством України, враховуючи норми Статуту.</w:t>
      </w:r>
    </w:p>
    <w:p w:rsidR="00B65710" w:rsidRPr="00173B4A" w:rsidRDefault="00B65710" w:rsidP="004132A0">
      <w:pPr>
        <w:autoSpaceDE w:val="0"/>
        <w:autoSpaceDN w:val="0"/>
        <w:adjustRightInd w:val="0"/>
        <w:jc w:val="both"/>
      </w:pPr>
      <w:r w:rsidRPr="00173B4A">
        <w:t>6.1.6. Здійснювати власне будівництво, реконструкцію, капітальний та поточний ремонтосновних фондів у визначеному законодавством порядку.</w:t>
      </w:r>
    </w:p>
    <w:p w:rsidR="00B65710" w:rsidRPr="00173B4A" w:rsidRDefault="00B65710" w:rsidP="004132A0">
      <w:pPr>
        <w:autoSpaceDE w:val="0"/>
        <w:autoSpaceDN w:val="0"/>
        <w:adjustRightInd w:val="0"/>
        <w:jc w:val="both"/>
      </w:pPr>
      <w:r w:rsidRPr="00173B4A">
        <w:t>6.1.7. Залучати підприємства, установи та організації для реалізації своїх статутних завданьу визначеному законодавством порядку.</w:t>
      </w:r>
    </w:p>
    <w:p w:rsidR="00B65710" w:rsidRPr="00173B4A" w:rsidRDefault="00B65710" w:rsidP="004132A0">
      <w:pPr>
        <w:autoSpaceDE w:val="0"/>
        <w:autoSpaceDN w:val="0"/>
        <w:adjustRightInd w:val="0"/>
        <w:jc w:val="both"/>
      </w:pPr>
      <w:r w:rsidRPr="00173B4A">
        <w:t>6.1.8. Співпрацювати з іншими закладами охорони здоров’я, науковими установами тафізичними особами-підприємцями.</w:t>
      </w:r>
    </w:p>
    <w:p w:rsidR="00B65710" w:rsidRPr="00173B4A" w:rsidRDefault="00B65710" w:rsidP="004132A0">
      <w:pPr>
        <w:autoSpaceDE w:val="0"/>
        <w:autoSpaceDN w:val="0"/>
        <w:adjustRightInd w:val="0"/>
        <w:jc w:val="both"/>
      </w:pPr>
      <w:r w:rsidRPr="00173B4A">
        <w:t>6.1.9. Надавати консультативну допомогу з питань, що належать до його компетенції,спеціалістам інших закладів охорони здоров’я за їх запитом.</w:t>
      </w:r>
    </w:p>
    <w:p w:rsidR="00B65710" w:rsidRPr="00173B4A" w:rsidRDefault="00B65710" w:rsidP="004132A0">
      <w:pPr>
        <w:autoSpaceDE w:val="0"/>
        <w:autoSpaceDN w:val="0"/>
        <w:adjustRightInd w:val="0"/>
        <w:jc w:val="both"/>
      </w:pPr>
      <w:r w:rsidRPr="00173B4A">
        <w:t>6.1.10. Створювати структурні підрозділи Підприємства відповідно до чинного законодавстваУкраїни.</w:t>
      </w:r>
    </w:p>
    <w:p w:rsidR="00B65710" w:rsidRPr="00173B4A" w:rsidRDefault="00B65710" w:rsidP="004132A0">
      <w:pPr>
        <w:autoSpaceDE w:val="0"/>
        <w:autoSpaceDN w:val="0"/>
        <w:adjustRightInd w:val="0"/>
        <w:jc w:val="both"/>
      </w:pPr>
      <w:r w:rsidRPr="00173B4A">
        <w:t xml:space="preserve">6.1.11. </w:t>
      </w:r>
      <w:r w:rsidRPr="00173B4A">
        <w:rPr>
          <w:lang w:eastAsia="uk-UA"/>
        </w:rPr>
        <w:t>Встановлювати вартість робіт та послуг, що надаються Підприємством відповідно до законодавства.</w:t>
      </w:r>
    </w:p>
    <w:p w:rsidR="00B65710" w:rsidRPr="00173B4A" w:rsidRDefault="00B65710" w:rsidP="004132A0">
      <w:pPr>
        <w:autoSpaceDE w:val="0"/>
        <w:autoSpaceDN w:val="0"/>
        <w:adjustRightInd w:val="0"/>
        <w:jc w:val="both"/>
      </w:pPr>
      <w:r w:rsidRPr="00173B4A">
        <w:t>6.1.12. Здійснювати інші права, що не суперечать чинному законодавству.</w:t>
      </w:r>
    </w:p>
    <w:p w:rsidR="00B65710" w:rsidRPr="00173B4A" w:rsidRDefault="00B65710" w:rsidP="004132A0">
      <w:pPr>
        <w:autoSpaceDE w:val="0"/>
        <w:autoSpaceDN w:val="0"/>
        <w:adjustRightInd w:val="0"/>
        <w:jc w:val="both"/>
      </w:pPr>
      <w:r w:rsidRPr="00173B4A">
        <w:t>6.2. Підприємство:</w:t>
      </w:r>
    </w:p>
    <w:p w:rsidR="00B65710" w:rsidRPr="00173B4A" w:rsidRDefault="00B65710" w:rsidP="004132A0">
      <w:pPr>
        <w:autoSpaceDE w:val="0"/>
        <w:autoSpaceDN w:val="0"/>
        <w:adjustRightInd w:val="0"/>
        <w:jc w:val="both"/>
      </w:pPr>
      <w:r w:rsidRPr="00173B4A">
        <w:t>6.2.1. Створює належні умови для високопродуктивної праці, забезпечує додержаннязаконодавства про працю, правил та норм охорони праці, техніки безпеки, соціальногострахування.</w:t>
      </w:r>
    </w:p>
    <w:p w:rsidR="00B65710" w:rsidRPr="00173B4A" w:rsidRDefault="00B65710" w:rsidP="004132A0">
      <w:pPr>
        <w:autoSpaceDE w:val="0"/>
        <w:autoSpaceDN w:val="0"/>
        <w:adjustRightInd w:val="0"/>
        <w:jc w:val="both"/>
      </w:pPr>
      <w:r w:rsidRPr="00173B4A">
        <w:t>6.2.4. Здійснює бухгалтерський облік, веде фінансову та статистичну звітність згідно ззаконодавством.</w:t>
      </w:r>
    </w:p>
    <w:p w:rsidR="00B65710" w:rsidRPr="00173B4A" w:rsidRDefault="00B65710" w:rsidP="004132A0">
      <w:pPr>
        <w:autoSpaceDE w:val="0"/>
        <w:autoSpaceDN w:val="0"/>
        <w:adjustRightInd w:val="0"/>
        <w:jc w:val="both"/>
      </w:pPr>
      <w:r w:rsidRPr="00173B4A">
        <w:t>6.3. Обов’язки Підприємства:</w:t>
      </w:r>
    </w:p>
    <w:p w:rsidR="00B65710" w:rsidRPr="00173B4A" w:rsidRDefault="00B65710" w:rsidP="004132A0">
      <w:pPr>
        <w:autoSpaceDE w:val="0"/>
        <w:autoSpaceDN w:val="0"/>
        <w:adjustRightInd w:val="0"/>
        <w:jc w:val="both"/>
      </w:pPr>
      <w:r w:rsidRPr="00173B4A">
        <w:t>6.3.1. Керуватись у своїй діяльності Конституцією України, законами України, актамиПрезидента України та Кабінету Міністрів України, нормативно-правовими актамиМіністерства охорони здоров’я України, іншими нормативно-правовими актами та цимСтатутом.</w:t>
      </w:r>
    </w:p>
    <w:p w:rsidR="00B65710" w:rsidRPr="00173B4A" w:rsidRDefault="00B65710" w:rsidP="004132A0">
      <w:pPr>
        <w:autoSpaceDE w:val="0"/>
        <w:autoSpaceDN w:val="0"/>
        <w:adjustRightInd w:val="0"/>
        <w:jc w:val="both"/>
      </w:pPr>
      <w:r w:rsidRPr="00173B4A">
        <w:t xml:space="preserve">6.3.2. </w:t>
      </w:r>
      <w:r w:rsidRPr="00173B4A">
        <w:rPr>
          <w:lang w:eastAsia="uk-UA"/>
        </w:rPr>
        <w:t>Забезпечувати належне та якісне надання медичних послуг населенню.</w:t>
      </w:r>
    </w:p>
    <w:p w:rsidR="00B65710" w:rsidRPr="00173B4A" w:rsidRDefault="00B65710" w:rsidP="004132A0">
      <w:pPr>
        <w:autoSpaceDE w:val="0"/>
        <w:autoSpaceDN w:val="0"/>
        <w:adjustRightInd w:val="0"/>
        <w:jc w:val="both"/>
      </w:pPr>
      <w:r w:rsidRPr="00173B4A">
        <w:t>6.3.2. Планувати свою діяльність з метою реалізації єдиної комплексної політики в галузіохорони здоров’я (зі свого напрямку) в Пологівському районі Запорізької області.</w:t>
      </w:r>
    </w:p>
    <w:p w:rsidR="00B65710" w:rsidRPr="00173B4A" w:rsidRDefault="00B65710" w:rsidP="004132A0">
      <w:pPr>
        <w:autoSpaceDE w:val="0"/>
        <w:autoSpaceDN w:val="0"/>
        <w:adjustRightInd w:val="0"/>
        <w:jc w:val="both"/>
      </w:pPr>
      <w:r w:rsidRPr="00173B4A">
        <w:t>6.3.3. Створювати для працівників належні і безпечні умови праці, забезпечувати додержаннячинного законодавства України про працю, правил та норм охорони праці, техніки безпеки,соціального страхування.</w:t>
      </w:r>
    </w:p>
    <w:p w:rsidR="00B65710" w:rsidRPr="00173B4A" w:rsidRDefault="00B65710" w:rsidP="004132A0">
      <w:pPr>
        <w:autoSpaceDE w:val="0"/>
        <w:autoSpaceDN w:val="0"/>
        <w:adjustRightInd w:val="0"/>
        <w:jc w:val="both"/>
      </w:pPr>
      <w:r w:rsidRPr="00173B4A">
        <w:t>6.3.4. Забезпечувати своєчасну сплату податкових та інших обов’язкових платежів зурахуванням своєї статутної діяльності та відповідно до чинного законодавства України.</w:t>
      </w:r>
    </w:p>
    <w:p w:rsidR="00B65710" w:rsidRPr="00173B4A" w:rsidRDefault="00B65710" w:rsidP="004132A0">
      <w:pPr>
        <w:autoSpaceDE w:val="0"/>
        <w:autoSpaceDN w:val="0"/>
        <w:adjustRightInd w:val="0"/>
        <w:jc w:val="both"/>
      </w:pPr>
      <w:r w:rsidRPr="00173B4A">
        <w:t>6.3.5. Розробляти та реалізовувати кадрову політику, контролювати підвищення кваліфікаціїпрацівників.</w:t>
      </w:r>
    </w:p>
    <w:p w:rsidR="00B65710" w:rsidRPr="00173B4A" w:rsidRDefault="00B65710" w:rsidP="004132A0">
      <w:pPr>
        <w:autoSpaceDE w:val="0"/>
        <w:autoSpaceDN w:val="0"/>
        <w:adjustRightInd w:val="0"/>
        <w:jc w:val="both"/>
      </w:pPr>
      <w:r w:rsidRPr="00173B4A">
        <w:t>6.3.6. Акумулювати власні надходження та витрачати їх з метою забезпечення діяльностіПідприємства відповідно до чинного законодавства України та цього Статуту.</w:t>
      </w:r>
    </w:p>
    <w:p w:rsidR="00B65710" w:rsidRPr="00173B4A" w:rsidRDefault="00B65710" w:rsidP="004132A0">
      <w:pPr>
        <w:autoSpaceDE w:val="0"/>
        <w:autoSpaceDN w:val="0"/>
        <w:adjustRightInd w:val="0"/>
        <w:jc w:val="both"/>
      </w:pPr>
    </w:p>
    <w:p w:rsidR="00B65710" w:rsidRPr="00173B4A" w:rsidRDefault="00B65710" w:rsidP="004132A0">
      <w:pPr>
        <w:autoSpaceDE w:val="0"/>
        <w:autoSpaceDN w:val="0"/>
        <w:adjustRightInd w:val="0"/>
        <w:jc w:val="center"/>
        <w:rPr>
          <w:b/>
          <w:bCs/>
        </w:rPr>
      </w:pPr>
      <w:r w:rsidRPr="00173B4A">
        <w:rPr>
          <w:b/>
          <w:bCs/>
        </w:rPr>
        <w:t>7. УПРАВЛІННЯ ПІДПРИЄМСТВОМ</w:t>
      </w:r>
    </w:p>
    <w:p w:rsidR="00B65710" w:rsidRPr="00173B4A" w:rsidRDefault="00B65710" w:rsidP="004132A0">
      <w:pPr>
        <w:autoSpaceDE w:val="0"/>
        <w:autoSpaceDN w:val="0"/>
        <w:adjustRightInd w:val="0"/>
        <w:jc w:val="both"/>
      </w:pPr>
      <w:r w:rsidRPr="00173B4A">
        <w:t>7.1. Управління Підприємством здійснює Засновник  - Пологівська районна рада Запорізької області.</w:t>
      </w:r>
    </w:p>
    <w:p w:rsidR="00B65710" w:rsidRPr="00173B4A" w:rsidRDefault="00B65710" w:rsidP="004132A0">
      <w:pPr>
        <w:autoSpaceDE w:val="0"/>
        <w:autoSpaceDN w:val="0"/>
        <w:adjustRightInd w:val="0"/>
        <w:jc w:val="both"/>
      </w:pPr>
      <w:r w:rsidRPr="00173B4A">
        <w:t>7.2. Поточне керівництво (оперативне управління) Підприємством здійснює керівникПідприємства – головний лікар, який призначається на посаду і звільняється з неї за рішенням Пологівської районної ради Запорізької області відповіднодо порядку, визначеного чинним законодавством та відповідним рішенням Пологівської районної ради Запорізької області. Строк найму, права, обов’язки івідповідальність головного лікаря, умови його матеріального забезпечення, інші умови наймувизначаються контрактом.</w:t>
      </w:r>
    </w:p>
    <w:p w:rsidR="00B65710" w:rsidRPr="00173B4A" w:rsidRDefault="00B65710" w:rsidP="004132A0">
      <w:pPr>
        <w:autoSpaceDE w:val="0"/>
        <w:autoSpaceDN w:val="0"/>
        <w:adjustRightInd w:val="0"/>
        <w:jc w:val="both"/>
      </w:pPr>
      <w:r w:rsidRPr="00173B4A">
        <w:t>7.3. Засновник:</w:t>
      </w:r>
    </w:p>
    <w:p w:rsidR="00B65710" w:rsidRPr="00173B4A" w:rsidRDefault="00B65710" w:rsidP="004132A0">
      <w:pPr>
        <w:autoSpaceDE w:val="0"/>
        <w:autoSpaceDN w:val="0"/>
        <w:adjustRightInd w:val="0"/>
        <w:jc w:val="both"/>
      </w:pPr>
      <w:r w:rsidRPr="00173B4A">
        <w:t>7.3.1. Визначає головні напрямки діяльності Підприємства, затверджує плани діяльності тазвіти про його виконання;</w:t>
      </w:r>
    </w:p>
    <w:p w:rsidR="00B65710" w:rsidRPr="00173B4A" w:rsidRDefault="00B65710" w:rsidP="004132A0">
      <w:pPr>
        <w:autoSpaceDE w:val="0"/>
        <w:autoSpaceDN w:val="0"/>
        <w:adjustRightInd w:val="0"/>
        <w:jc w:val="both"/>
      </w:pPr>
      <w:r w:rsidRPr="00173B4A">
        <w:t>7.3.2. Затверджує Статут Підприємства та зміни до нього.</w:t>
      </w:r>
    </w:p>
    <w:p w:rsidR="00B65710" w:rsidRPr="00173B4A" w:rsidRDefault="00B65710" w:rsidP="004132A0">
      <w:pPr>
        <w:autoSpaceDE w:val="0"/>
        <w:autoSpaceDN w:val="0"/>
        <w:adjustRightInd w:val="0"/>
        <w:jc w:val="both"/>
      </w:pPr>
      <w:r w:rsidRPr="00173B4A">
        <w:t>7.3.3</w:t>
      </w:r>
      <w:r w:rsidRPr="007D0124">
        <w:t>. Затверджує фінансовий план</w:t>
      </w:r>
      <w:r w:rsidRPr="00173B4A">
        <w:t xml:space="preserve"> Підприємства та контролює його виконання;</w:t>
      </w:r>
    </w:p>
    <w:p w:rsidR="00B65710" w:rsidRPr="00173B4A" w:rsidRDefault="00B65710" w:rsidP="004132A0">
      <w:pPr>
        <w:autoSpaceDE w:val="0"/>
        <w:autoSpaceDN w:val="0"/>
        <w:adjustRightInd w:val="0"/>
        <w:jc w:val="both"/>
      </w:pPr>
      <w:r w:rsidRPr="00173B4A">
        <w:t>7.3.4. Укладає і розриває контракт з головним лікарем Підприємства та здійснює контроль за йоговиконанням у спосіб, визначений чинним законодавством;</w:t>
      </w:r>
    </w:p>
    <w:p w:rsidR="00B65710" w:rsidRDefault="00B65710" w:rsidP="004132A0">
      <w:pPr>
        <w:autoSpaceDE w:val="0"/>
        <w:autoSpaceDN w:val="0"/>
        <w:adjustRightInd w:val="0"/>
        <w:jc w:val="both"/>
      </w:pPr>
      <w:r w:rsidRPr="00173B4A">
        <w:t>7.3.5. Погоджує Підприємству договори про спільну діяльність, за якими використовуєтьсянерухоме майно, що перебува</w:t>
      </w:r>
      <w:r>
        <w:t>є в його праві повного господарського відання</w:t>
      </w:r>
      <w:r w:rsidRPr="00173B4A">
        <w:t>, кредитні договори тадоговори застави.</w:t>
      </w:r>
    </w:p>
    <w:p w:rsidR="00B65710" w:rsidRPr="00173B4A" w:rsidRDefault="00B65710" w:rsidP="004132A0">
      <w:pPr>
        <w:autoSpaceDE w:val="0"/>
        <w:autoSpaceDN w:val="0"/>
        <w:adjustRightInd w:val="0"/>
        <w:jc w:val="both"/>
      </w:pPr>
      <w:r>
        <w:t>7.3.6.Погоджує створення філій, представництв, відділень та інших відокремлених підрозділів Підприємства. Такі філії діють відповідно до положення про них, погодженого із Засновником  та затвердженого наказом головного лікаря Підприємства.</w:t>
      </w:r>
    </w:p>
    <w:p w:rsidR="00B65710" w:rsidRPr="00173B4A" w:rsidRDefault="00B65710" w:rsidP="004132A0">
      <w:pPr>
        <w:autoSpaceDE w:val="0"/>
        <w:autoSpaceDN w:val="0"/>
        <w:adjustRightInd w:val="0"/>
        <w:jc w:val="both"/>
      </w:pPr>
      <w:r>
        <w:t>7.3.7</w:t>
      </w:r>
      <w:r w:rsidRPr="00173B4A">
        <w:t xml:space="preserve">. Здійснює контроль за ефективністю використання майна, що є спільною власністю територіальних  громад сіл та міста Пологівського  району  та закріплене заПідприємством </w:t>
      </w:r>
      <w:r>
        <w:t>на праві повного господарського відання</w:t>
      </w:r>
      <w:r w:rsidRPr="00173B4A">
        <w:t>;</w:t>
      </w:r>
    </w:p>
    <w:p w:rsidR="00B65710" w:rsidRPr="00173B4A" w:rsidRDefault="00B65710" w:rsidP="004132A0">
      <w:pPr>
        <w:autoSpaceDE w:val="0"/>
        <w:autoSpaceDN w:val="0"/>
        <w:adjustRightInd w:val="0"/>
        <w:jc w:val="both"/>
      </w:pPr>
      <w:r>
        <w:t>7.3.8</w:t>
      </w:r>
      <w:r w:rsidRPr="00173B4A">
        <w:t>. Приймає рішення про реорганізацію та ліквідацію Підприємства, призначаєліквідаційну комісію, комісію з припинення, затверджує ліквідаційний баланс.</w:t>
      </w:r>
    </w:p>
    <w:p w:rsidR="00B65710" w:rsidRPr="00173B4A" w:rsidRDefault="00B65710" w:rsidP="004132A0">
      <w:pPr>
        <w:autoSpaceDE w:val="0"/>
        <w:autoSpaceDN w:val="0"/>
        <w:adjustRightInd w:val="0"/>
        <w:jc w:val="both"/>
      </w:pPr>
      <w:r>
        <w:t>7.4</w:t>
      </w:r>
      <w:r w:rsidRPr="00173B4A">
        <w:t xml:space="preserve">. </w:t>
      </w:r>
      <w:r w:rsidRPr="00A1013B">
        <w:t>Г</w:t>
      </w:r>
      <w:r w:rsidRPr="00173B4A">
        <w:t>оловний лікар Підприємства:</w:t>
      </w:r>
    </w:p>
    <w:p w:rsidR="00B65710" w:rsidRPr="00173B4A" w:rsidRDefault="00B65710" w:rsidP="004132A0">
      <w:pPr>
        <w:autoSpaceDE w:val="0"/>
        <w:autoSpaceDN w:val="0"/>
        <w:adjustRightInd w:val="0"/>
        <w:jc w:val="both"/>
      </w:pPr>
      <w:r>
        <w:t>7.4</w:t>
      </w:r>
      <w:r w:rsidRPr="00173B4A">
        <w:t>.1. Діє без довіреності від імені Підприємства, представляє його інтереси в органахдержавної влади і органах місцевого самоврядування, інших органах, у відносинах з іншимиюридичними та фізичними особами, підписує від його імені документи та видає довіреностіі делегує право підпису документів іншим посадовим особам Підприємства, укладаєдоговори, відкриває в органах Державної казначейської служби України та установах банківпоточні та інші рахунки.</w:t>
      </w:r>
    </w:p>
    <w:p w:rsidR="00B65710" w:rsidRPr="00173B4A" w:rsidRDefault="00B65710" w:rsidP="004132A0">
      <w:pPr>
        <w:autoSpaceDE w:val="0"/>
        <w:autoSpaceDN w:val="0"/>
        <w:adjustRightInd w:val="0"/>
        <w:jc w:val="both"/>
      </w:pPr>
      <w:r>
        <w:t>7.4</w:t>
      </w:r>
      <w:r w:rsidRPr="00173B4A">
        <w:t>.2. Самостійно вирішує питання діяльності Підприємства за винятком тих, що віднесені</w:t>
      </w:r>
    </w:p>
    <w:p w:rsidR="00B65710" w:rsidRPr="00173B4A" w:rsidRDefault="00B65710" w:rsidP="004132A0">
      <w:pPr>
        <w:autoSpaceDE w:val="0"/>
        <w:autoSpaceDN w:val="0"/>
        <w:adjustRightInd w:val="0"/>
        <w:jc w:val="both"/>
      </w:pPr>
      <w:r w:rsidRPr="00173B4A">
        <w:t>законодавством та цим Статутом до компетенції Засновника.</w:t>
      </w:r>
    </w:p>
    <w:p w:rsidR="00B65710" w:rsidRPr="00173B4A" w:rsidRDefault="00B65710" w:rsidP="004132A0">
      <w:pPr>
        <w:autoSpaceDE w:val="0"/>
        <w:autoSpaceDN w:val="0"/>
        <w:adjustRightInd w:val="0"/>
        <w:jc w:val="both"/>
      </w:pPr>
      <w:r>
        <w:t>7.4</w:t>
      </w:r>
      <w:r w:rsidRPr="00173B4A">
        <w:t>.3. Організовує роботу Підприємства щодо надання населенню медичної допомогизгідно з вимогами нормативно-правових актів.</w:t>
      </w:r>
    </w:p>
    <w:p w:rsidR="00B65710" w:rsidRPr="00173B4A" w:rsidRDefault="00B65710" w:rsidP="004132A0">
      <w:pPr>
        <w:autoSpaceDE w:val="0"/>
        <w:autoSpaceDN w:val="0"/>
        <w:adjustRightInd w:val="0"/>
        <w:jc w:val="both"/>
      </w:pPr>
      <w:r>
        <w:t>7.4</w:t>
      </w:r>
      <w:r w:rsidRPr="00173B4A">
        <w:t xml:space="preserve">.4. Несе відповідальність за формування та виконання фінансового плану і планурозвитку Підприємства, результати його господарської діяльності, виконання показниківефективності діяльності Підприємства, якість послуг, що надаються Підприємством,використання наданого </w:t>
      </w:r>
      <w:r>
        <w:t>на праві повного господарського відання</w:t>
      </w:r>
      <w:r w:rsidRPr="00173B4A">
        <w:t xml:space="preserve"> Підприємству майна спільноївласності територіальної громади сіл та міста Пологівського району і доходу згідно з вимогами законодавства, цього Статутута укладених Підприємством договорів.</w:t>
      </w:r>
    </w:p>
    <w:p w:rsidR="00B65710" w:rsidRPr="00173B4A" w:rsidRDefault="00B65710" w:rsidP="004132A0">
      <w:pPr>
        <w:autoSpaceDE w:val="0"/>
        <w:autoSpaceDN w:val="0"/>
        <w:adjustRightInd w:val="0"/>
        <w:jc w:val="both"/>
      </w:pPr>
      <w:r>
        <w:t>7.4</w:t>
      </w:r>
      <w:r w:rsidRPr="00173B4A">
        <w:t xml:space="preserve">.5. Користується правом розпорядження майном та коштами Підприємства відповіднодо законодавства та цього Статуту. Забезпечує ефективне використання і збереженнязакріпленого за Підприємством </w:t>
      </w:r>
      <w:r>
        <w:t>на праві повного господарського відання</w:t>
      </w:r>
      <w:r w:rsidRPr="00173B4A">
        <w:t xml:space="preserve"> майна.</w:t>
      </w:r>
    </w:p>
    <w:p w:rsidR="00B65710" w:rsidRPr="00173B4A" w:rsidRDefault="00B65710" w:rsidP="004132A0">
      <w:pPr>
        <w:autoSpaceDE w:val="0"/>
        <w:autoSpaceDN w:val="0"/>
        <w:adjustRightInd w:val="0"/>
        <w:jc w:val="both"/>
      </w:pPr>
      <w:r>
        <w:t>7.4</w:t>
      </w:r>
      <w:r w:rsidRPr="00173B4A">
        <w:t>.6. У межах своєї компетенції видає накази та інші акти, дає вказівки, обов’язкові для всіхпідрозділів та працівників Підприємства.</w:t>
      </w:r>
    </w:p>
    <w:p w:rsidR="00B65710" w:rsidRPr="00173B4A" w:rsidRDefault="00B65710" w:rsidP="004132A0">
      <w:pPr>
        <w:autoSpaceDE w:val="0"/>
        <w:autoSpaceDN w:val="0"/>
        <w:adjustRightInd w:val="0"/>
        <w:jc w:val="both"/>
      </w:pPr>
      <w:r>
        <w:t>7.4</w:t>
      </w:r>
      <w:r w:rsidRPr="00173B4A">
        <w:t>.7. Забезпечує контроль за веденням та зберіганням медичної та іншої документації.</w:t>
      </w:r>
    </w:p>
    <w:p w:rsidR="00B65710" w:rsidRPr="00173B4A" w:rsidRDefault="00B65710" w:rsidP="004132A0">
      <w:pPr>
        <w:autoSpaceDE w:val="0"/>
        <w:autoSpaceDN w:val="0"/>
        <w:adjustRightInd w:val="0"/>
        <w:jc w:val="both"/>
      </w:pPr>
      <w:r>
        <w:t>7.4</w:t>
      </w:r>
      <w:r w:rsidRPr="00173B4A">
        <w:t>.8. У строки і в порядку, встановленому законодавством, повідомляє відповідні органипро будь-які зміни в даних про Підприємство, внесення яких до Єдиного державного реєструюридичних осіб, фізичних осіб-підприємців та громадських формувань є обов’язковим.</w:t>
      </w:r>
    </w:p>
    <w:p w:rsidR="00B65710" w:rsidRPr="00173B4A" w:rsidRDefault="00B65710" w:rsidP="004132A0">
      <w:pPr>
        <w:autoSpaceDE w:val="0"/>
        <w:autoSpaceDN w:val="0"/>
        <w:adjustRightInd w:val="0"/>
        <w:jc w:val="both"/>
      </w:pPr>
      <w:r>
        <w:t>7.4</w:t>
      </w:r>
      <w:r w:rsidRPr="00173B4A">
        <w:t>.9. Подає в установленому порядку Засновнику квартальну, річну, фінансову та іншузвітність Підприємства, зокрема щорічно до 01 лютого надає Засновнику бухгалтерську та</w:t>
      </w:r>
    </w:p>
    <w:p w:rsidR="00B65710" w:rsidRPr="00173B4A" w:rsidRDefault="00B65710" w:rsidP="004132A0">
      <w:pPr>
        <w:autoSpaceDE w:val="0"/>
        <w:autoSpaceDN w:val="0"/>
        <w:adjustRightInd w:val="0"/>
        <w:jc w:val="both"/>
      </w:pPr>
      <w:r w:rsidRPr="00173B4A">
        <w:t>статистичну звітність, інформацію про рух основних засобів, за запитом Засновника надає</w:t>
      </w:r>
    </w:p>
    <w:p w:rsidR="00B65710" w:rsidRPr="00173B4A" w:rsidRDefault="00B65710" w:rsidP="004132A0">
      <w:pPr>
        <w:autoSpaceDE w:val="0"/>
        <w:autoSpaceDN w:val="0"/>
        <w:adjustRightInd w:val="0"/>
        <w:jc w:val="both"/>
      </w:pPr>
      <w:r w:rsidRPr="00173B4A">
        <w:t>звіт про оренду майна, а також інформацію про наявність вільних площ, придатних длянадання в оренду.</w:t>
      </w:r>
    </w:p>
    <w:p w:rsidR="00B65710" w:rsidRPr="00173B4A" w:rsidRDefault="00B65710" w:rsidP="004132A0">
      <w:pPr>
        <w:autoSpaceDE w:val="0"/>
        <w:autoSpaceDN w:val="0"/>
        <w:adjustRightInd w:val="0"/>
        <w:jc w:val="both"/>
      </w:pPr>
      <w:r>
        <w:t>7.4</w:t>
      </w:r>
      <w:r w:rsidRPr="00173B4A">
        <w:t>.10. Приймає рішення про прийняття на роботу, звільнення з роботи працівниківПідприємства, а також інші, передбачені законодавством про працю рішення в сферітрудових відносин, укладає трудові договори з працівниками Підприємства. Забезпечуєраціональний добір кадрів, дотримання працівниками правил внутрішнього трудовогорозпорядку. Створює умови підвищення фахового і кваліфікаційного рівня працівниківзгідно із затвердженим в установленому порядку штатним розписом.</w:t>
      </w:r>
    </w:p>
    <w:p w:rsidR="00B65710" w:rsidRPr="00173B4A" w:rsidRDefault="00B65710" w:rsidP="004132A0">
      <w:pPr>
        <w:autoSpaceDE w:val="0"/>
        <w:autoSpaceDN w:val="0"/>
        <w:adjustRightInd w:val="0"/>
        <w:jc w:val="both"/>
      </w:pPr>
      <w:r>
        <w:t>7.4</w:t>
      </w:r>
      <w:r w:rsidRPr="00173B4A">
        <w:t>.11. Забезпечує проведення колективних переговорів, укладення колективного договору</w:t>
      </w:r>
    </w:p>
    <w:p w:rsidR="00B65710" w:rsidRPr="00173B4A" w:rsidRDefault="00B65710" w:rsidP="004132A0">
      <w:pPr>
        <w:autoSpaceDE w:val="0"/>
        <w:autoSpaceDN w:val="0"/>
        <w:adjustRightInd w:val="0"/>
        <w:jc w:val="both"/>
      </w:pPr>
      <w:r w:rsidRPr="00173B4A">
        <w:t>в порядку, визначеному законодавством України.</w:t>
      </w:r>
    </w:p>
    <w:p w:rsidR="00B65710" w:rsidRPr="00173B4A" w:rsidRDefault="00B65710" w:rsidP="004132A0">
      <w:pPr>
        <w:autoSpaceDE w:val="0"/>
        <w:autoSpaceDN w:val="0"/>
        <w:adjustRightInd w:val="0"/>
        <w:jc w:val="both"/>
      </w:pPr>
      <w:r>
        <w:t>7.4</w:t>
      </w:r>
      <w:r w:rsidRPr="00173B4A">
        <w:t>.12. Призначає на посаду та звільняє з посади своїх заступників і головного бухгалтераПідприємства. Призначає на посади та звільняє керівників структурних підрозділів, інших</w:t>
      </w:r>
    </w:p>
    <w:p w:rsidR="00B65710" w:rsidRPr="00173B4A" w:rsidRDefault="00B65710" w:rsidP="004132A0">
      <w:pPr>
        <w:autoSpaceDE w:val="0"/>
        <w:autoSpaceDN w:val="0"/>
        <w:adjustRightInd w:val="0"/>
        <w:jc w:val="both"/>
      </w:pPr>
      <w:r w:rsidRPr="00173B4A">
        <w:t>працівників.</w:t>
      </w:r>
    </w:p>
    <w:p w:rsidR="00B65710" w:rsidRPr="00173B4A" w:rsidRDefault="00B65710" w:rsidP="004132A0">
      <w:pPr>
        <w:autoSpaceDE w:val="0"/>
        <w:autoSpaceDN w:val="0"/>
        <w:adjustRightInd w:val="0"/>
        <w:jc w:val="both"/>
      </w:pPr>
      <w:r>
        <w:t>7.4</w:t>
      </w:r>
      <w:r w:rsidRPr="00173B4A">
        <w:t>.13. Забезпечує дотримання на Підприємстві вимог законодавства про охорону праці,санітарно-гігієнічних та протипожежних норм і правил, створення належних умов праці.</w:t>
      </w:r>
    </w:p>
    <w:p w:rsidR="00B65710" w:rsidRPr="00173B4A" w:rsidRDefault="00B65710" w:rsidP="004132A0">
      <w:pPr>
        <w:autoSpaceDE w:val="0"/>
        <w:autoSpaceDN w:val="0"/>
        <w:adjustRightInd w:val="0"/>
        <w:jc w:val="both"/>
      </w:pPr>
      <w:r>
        <w:t>7.4</w:t>
      </w:r>
      <w:r w:rsidRPr="00173B4A">
        <w:t>.14. Вживає заходів до своєчасної та в повному обсязі виплати заробітної плати, а такожпередбачених законодавством податків, зборів та інших обов’язкових платежів.</w:t>
      </w:r>
    </w:p>
    <w:p w:rsidR="00B65710" w:rsidRPr="00173B4A" w:rsidRDefault="00B65710" w:rsidP="004132A0">
      <w:pPr>
        <w:autoSpaceDE w:val="0"/>
        <w:autoSpaceDN w:val="0"/>
        <w:adjustRightInd w:val="0"/>
        <w:jc w:val="both"/>
      </w:pPr>
      <w:r>
        <w:t>7.4</w:t>
      </w:r>
      <w:r w:rsidRPr="00173B4A">
        <w:t>.15. Несе відповідальність за збитки, завдані Підприємству з вини головного лікаря Підприємствав порядку, визначеному законодавством.</w:t>
      </w:r>
    </w:p>
    <w:p w:rsidR="00B65710" w:rsidRPr="00173B4A" w:rsidRDefault="00B65710" w:rsidP="004132A0">
      <w:pPr>
        <w:autoSpaceDE w:val="0"/>
        <w:autoSpaceDN w:val="0"/>
        <w:adjustRightInd w:val="0"/>
        <w:jc w:val="both"/>
      </w:pPr>
      <w:r>
        <w:t>7.4</w:t>
      </w:r>
      <w:r w:rsidRPr="00173B4A">
        <w:t>.16. Затверджує положення про структурні підрозділи Підприємства, інші положення та</w:t>
      </w:r>
    </w:p>
    <w:p w:rsidR="00B65710" w:rsidRPr="00173B4A" w:rsidRDefault="00B65710" w:rsidP="004132A0">
      <w:pPr>
        <w:autoSpaceDE w:val="0"/>
        <w:autoSpaceDN w:val="0"/>
        <w:adjustRightInd w:val="0"/>
        <w:jc w:val="both"/>
      </w:pPr>
      <w:r w:rsidRPr="00173B4A">
        <w:t>порядки, що мають системний характер, зокрема:</w:t>
      </w:r>
    </w:p>
    <w:p w:rsidR="00B65710" w:rsidRPr="00173B4A" w:rsidRDefault="00B65710" w:rsidP="004132A0">
      <w:pPr>
        <w:autoSpaceDE w:val="0"/>
        <w:autoSpaceDN w:val="0"/>
        <w:adjustRightInd w:val="0"/>
        <w:jc w:val="both"/>
      </w:pPr>
      <w:r w:rsidRPr="00173B4A">
        <w:t>- положення про преміювання працівників за підсумками роботи Підприємства;</w:t>
      </w:r>
    </w:p>
    <w:p w:rsidR="00B65710" w:rsidRPr="00173B4A" w:rsidRDefault="00B65710" w:rsidP="004132A0">
      <w:pPr>
        <w:autoSpaceDE w:val="0"/>
        <w:autoSpaceDN w:val="0"/>
        <w:adjustRightInd w:val="0"/>
        <w:jc w:val="both"/>
      </w:pPr>
      <w:r w:rsidRPr="00173B4A">
        <w:t>- порядок надходження і використання коштів, отриманих як благодійні внески, гранти тадарунки;</w:t>
      </w:r>
    </w:p>
    <w:p w:rsidR="00B65710" w:rsidRPr="00173B4A" w:rsidRDefault="00B65710" w:rsidP="004132A0">
      <w:pPr>
        <w:autoSpaceDE w:val="0"/>
        <w:autoSpaceDN w:val="0"/>
        <w:adjustRightInd w:val="0"/>
        <w:jc w:val="both"/>
      </w:pPr>
      <w:r w:rsidRPr="00173B4A">
        <w:t>- порядок приймання, зберігання, відпуску та обліку лікарських засобів та медичних виробів.</w:t>
      </w:r>
    </w:p>
    <w:p w:rsidR="00B65710" w:rsidRPr="00173B4A" w:rsidRDefault="00B65710" w:rsidP="004132A0">
      <w:pPr>
        <w:autoSpaceDE w:val="0"/>
        <w:autoSpaceDN w:val="0"/>
        <w:adjustRightInd w:val="0"/>
        <w:jc w:val="both"/>
      </w:pPr>
      <w:r>
        <w:t>7.4</w:t>
      </w:r>
      <w:r w:rsidRPr="00173B4A">
        <w:t>.17. За погодженням із Засновником та відповідно до вимог законодавства має правоукладати договори оренди майна.</w:t>
      </w:r>
    </w:p>
    <w:p w:rsidR="00B65710" w:rsidRPr="00173B4A" w:rsidRDefault="00B65710" w:rsidP="004132A0">
      <w:pPr>
        <w:autoSpaceDE w:val="0"/>
        <w:autoSpaceDN w:val="0"/>
        <w:adjustRightInd w:val="0"/>
        <w:jc w:val="both"/>
      </w:pPr>
      <w:r>
        <w:t>7.4.18</w:t>
      </w:r>
      <w:r w:rsidRPr="00173B4A">
        <w:t>. Вирішує інші питання, віднесені до компетенції головного лікаря Підприємства згідно іззаконодавством, цим Статутом, контрактом між Засновникомі головним лікарем  Підприємства.</w:t>
      </w:r>
    </w:p>
    <w:p w:rsidR="00B65710" w:rsidRPr="007D0124" w:rsidRDefault="00B65710" w:rsidP="004132A0">
      <w:pPr>
        <w:autoSpaceDE w:val="0"/>
        <w:autoSpaceDN w:val="0"/>
        <w:adjustRightInd w:val="0"/>
        <w:jc w:val="both"/>
      </w:pPr>
      <w:r>
        <w:t>7.5</w:t>
      </w:r>
      <w:r w:rsidRPr="007D0124">
        <w:t>. З метою сприяння діяльності на Підприємстві може бути створена Опікунська Рада.</w:t>
      </w:r>
    </w:p>
    <w:p w:rsidR="00B65710" w:rsidRPr="00173B4A" w:rsidRDefault="00B65710" w:rsidP="004132A0">
      <w:pPr>
        <w:autoSpaceDE w:val="0"/>
        <w:autoSpaceDN w:val="0"/>
        <w:adjustRightInd w:val="0"/>
        <w:jc w:val="both"/>
      </w:pPr>
      <w:r w:rsidRPr="007D0124">
        <w:t>Діяльність, склад та інші питання щодо Опікунської Ради регулюється Положенням, якезатверджується наказом головного лікаря.</w:t>
      </w:r>
    </w:p>
    <w:p w:rsidR="00B65710" w:rsidRPr="00173B4A" w:rsidRDefault="00B65710" w:rsidP="004132A0">
      <w:pPr>
        <w:autoSpaceDE w:val="0"/>
        <w:autoSpaceDN w:val="0"/>
        <w:adjustRightInd w:val="0"/>
        <w:jc w:val="both"/>
      </w:pPr>
      <w:r>
        <w:t>7.6</w:t>
      </w:r>
      <w:r w:rsidRPr="00173B4A">
        <w:t xml:space="preserve">. </w:t>
      </w:r>
      <w:r>
        <w:t>Г</w:t>
      </w:r>
      <w:r w:rsidRPr="00173B4A">
        <w:t>оловний лікар Підприємства та головний бухгалтер несуть персональну відповідальність задодержання порядку ведення і достовірність обліку та статистичної звітності у встановленомузаконодавством порядку.</w:t>
      </w:r>
    </w:p>
    <w:p w:rsidR="00B65710" w:rsidRPr="00173B4A" w:rsidRDefault="00B65710" w:rsidP="004132A0">
      <w:pPr>
        <w:autoSpaceDE w:val="0"/>
        <w:autoSpaceDN w:val="0"/>
        <w:adjustRightInd w:val="0"/>
        <w:jc w:val="both"/>
      </w:pPr>
      <w:r>
        <w:t>7.7</w:t>
      </w:r>
      <w:r w:rsidRPr="00173B4A">
        <w:t>. У разі відсутності головного лікаря Підприємства або неможливості виконувати своїобов’язки з інших причин, обов’язки виконує заступник головного лікаря чи інша особа згідно зфункціональними (посадовими) обов’язками.</w:t>
      </w:r>
    </w:p>
    <w:p w:rsidR="00B65710" w:rsidRPr="00173B4A" w:rsidRDefault="00B65710" w:rsidP="004132A0">
      <w:pPr>
        <w:autoSpaceDE w:val="0"/>
        <w:autoSpaceDN w:val="0"/>
        <w:adjustRightInd w:val="0"/>
        <w:jc w:val="center"/>
        <w:rPr>
          <w:b/>
          <w:bCs/>
        </w:rPr>
      </w:pPr>
      <w:r w:rsidRPr="00173B4A">
        <w:rPr>
          <w:b/>
          <w:bCs/>
        </w:rPr>
        <w:t>8. ОРГАНІЗАЦІЙНА СТРУКТУРА ПІДПРИЄМСТВА</w:t>
      </w:r>
    </w:p>
    <w:p w:rsidR="00B65710" w:rsidRDefault="00B65710" w:rsidP="004132A0">
      <w:pPr>
        <w:autoSpaceDE w:val="0"/>
        <w:autoSpaceDN w:val="0"/>
        <w:adjustRightInd w:val="0"/>
        <w:jc w:val="both"/>
      </w:pPr>
    </w:p>
    <w:p w:rsidR="00B65710" w:rsidRPr="007E3E32" w:rsidRDefault="00B65710" w:rsidP="004132A0">
      <w:pPr>
        <w:autoSpaceDE w:val="0"/>
        <w:autoSpaceDN w:val="0"/>
        <w:adjustRightInd w:val="0"/>
        <w:jc w:val="both"/>
      </w:pPr>
      <w:r w:rsidRPr="007E3E32">
        <w:t>8.1. Структура Підприємства включає:</w:t>
      </w:r>
    </w:p>
    <w:p w:rsidR="00B65710" w:rsidRPr="007E3E32" w:rsidRDefault="00B65710" w:rsidP="004132A0">
      <w:pPr>
        <w:jc w:val="both"/>
      </w:pPr>
      <w:r w:rsidRPr="007E3E32">
        <w:t>8.1.1. Керівний склад Центру ПМСД;</w:t>
      </w:r>
    </w:p>
    <w:p w:rsidR="00B65710" w:rsidRPr="007E3E32" w:rsidRDefault="00B65710" w:rsidP="004132A0">
      <w:pPr>
        <w:jc w:val="both"/>
      </w:pPr>
      <w:r w:rsidRPr="007E3E32">
        <w:t>8.1.2. Інший адміністративно-управлінський та допоміжний персонал;</w:t>
      </w:r>
    </w:p>
    <w:p w:rsidR="00B65710" w:rsidRPr="007E3E32" w:rsidRDefault="00B65710" w:rsidP="004132A0">
      <w:pPr>
        <w:jc w:val="both"/>
      </w:pPr>
      <w:r w:rsidRPr="007E3E32">
        <w:t>8.1.3. Інформаційно-аналітичний відділ;</w:t>
      </w:r>
    </w:p>
    <w:p w:rsidR="00B65710" w:rsidRPr="007E3E32" w:rsidRDefault="00B65710" w:rsidP="004132A0">
      <w:pPr>
        <w:tabs>
          <w:tab w:val="num" w:pos="1080"/>
          <w:tab w:val="left" w:pos="1260"/>
        </w:tabs>
        <w:jc w:val="both"/>
      </w:pPr>
      <w:r w:rsidRPr="007E3E32">
        <w:t>8.1.4. Пункт невідкладної медичної допомоги;</w:t>
      </w:r>
    </w:p>
    <w:p w:rsidR="00B65710" w:rsidRPr="007E3E32" w:rsidRDefault="00B65710" w:rsidP="004132A0">
      <w:pPr>
        <w:tabs>
          <w:tab w:val="num" w:pos="1080"/>
          <w:tab w:val="left" w:pos="1260"/>
        </w:tabs>
        <w:jc w:val="both"/>
      </w:pPr>
      <w:r w:rsidRPr="007E3E32">
        <w:t>8.1.5.</w:t>
      </w:r>
      <w:r>
        <w:t>Лікувально-профілактичні підрозділи (а</w:t>
      </w:r>
      <w:r w:rsidRPr="007E3E32">
        <w:t>мбулаторія загально</w:t>
      </w:r>
      <w:r>
        <w:t>ї практики сімейної медицини, фельдшерсько-акушерські пункти, фельдшерські пункти, медичні пункти).</w:t>
      </w:r>
    </w:p>
    <w:p w:rsidR="00B65710" w:rsidRPr="007E3E32" w:rsidRDefault="00B65710" w:rsidP="004132A0">
      <w:pPr>
        <w:autoSpaceDE w:val="0"/>
        <w:autoSpaceDN w:val="0"/>
        <w:adjustRightInd w:val="0"/>
        <w:jc w:val="both"/>
      </w:pPr>
      <w:r w:rsidRPr="007E3E32">
        <w:t>8.2. Структура Підприємства, порядок внутрішньої організації та сфери діяльності структурних підрозділів Підприємства затверджуються головним лікарем  Підприємства.</w:t>
      </w:r>
    </w:p>
    <w:p w:rsidR="00B65710" w:rsidRPr="007E3E32" w:rsidRDefault="00B65710" w:rsidP="004132A0">
      <w:pPr>
        <w:autoSpaceDE w:val="0"/>
        <w:autoSpaceDN w:val="0"/>
        <w:adjustRightInd w:val="0"/>
        <w:jc w:val="both"/>
      </w:pPr>
      <w:r w:rsidRPr="007E3E32">
        <w:t>8.3. Функціональні обов’язки та посадові інструкції працівників Підприємства затверджуються його головним лікарем.</w:t>
      </w:r>
    </w:p>
    <w:p w:rsidR="00B65710" w:rsidRPr="007E3E32" w:rsidRDefault="00B65710" w:rsidP="004132A0">
      <w:pPr>
        <w:autoSpaceDE w:val="0"/>
        <w:autoSpaceDN w:val="0"/>
        <w:adjustRightInd w:val="0"/>
        <w:jc w:val="both"/>
      </w:pPr>
      <w:r w:rsidRPr="007E3E32">
        <w:t>8.4. Штатну чисельність Підприємства головний лікар 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B65710" w:rsidRPr="007E3E32" w:rsidRDefault="00B65710" w:rsidP="004132A0">
      <w:pPr>
        <w:autoSpaceDE w:val="0"/>
        <w:autoSpaceDN w:val="0"/>
        <w:adjustRightInd w:val="0"/>
        <w:jc w:val="both"/>
      </w:pPr>
    </w:p>
    <w:p w:rsidR="00B65710" w:rsidRPr="00173B4A" w:rsidRDefault="00B65710" w:rsidP="004132A0">
      <w:pPr>
        <w:autoSpaceDE w:val="0"/>
        <w:autoSpaceDN w:val="0"/>
        <w:adjustRightInd w:val="0"/>
        <w:jc w:val="center"/>
        <w:rPr>
          <w:b/>
          <w:bCs/>
        </w:rPr>
      </w:pPr>
      <w:r w:rsidRPr="00173B4A">
        <w:rPr>
          <w:b/>
          <w:bCs/>
        </w:rPr>
        <w:t>9. ПОВНОВАЖЕННЯ ТРУДОВОГО КОЛЕКТИВУ</w:t>
      </w:r>
    </w:p>
    <w:p w:rsidR="00B65710" w:rsidRPr="00173B4A" w:rsidRDefault="00B65710" w:rsidP="004132A0">
      <w:pPr>
        <w:autoSpaceDE w:val="0"/>
        <w:autoSpaceDN w:val="0"/>
        <w:adjustRightInd w:val="0"/>
        <w:jc w:val="both"/>
      </w:pPr>
      <w:r w:rsidRPr="00173B4A">
        <w:t>9.1. Працівники Підприємства мають право брати участь в управлінні Підприємством череззагальні збори трудового колективу, професійні спілки, які діють у трудовому колективі,Спостережну раду, інші органи, уповноважені трудовим колективом на представництво,вносити пропозиції щодо поліпшення роботи Підприємства, а також з питань соціально-культурного і побутового обслуговування.</w:t>
      </w:r>
    </w:p>
    <w:p w:rsidR="00B65710" w:rsidRPr="00173B4A" w:rsidRDefault="00B65710" w:rsidP="004132A0">
      <w:pPr>
        <w:autoSpaceDE w:val="0"/>
        <w:autoSpaceDN w:val="0"/>
        <w:adjustRightInd w:val="0"/>
        <w:jc w:val="both"/>
      </w:pPr>
      <w:r w:rsidRPr="00173B4A">
        <w:t>Представники первинної профспілкової організації, представляють інтереси працівників в</w:t>
      </w:r>
    </w:p>
    <w:p w:rsidR="00B65710" w:rsidRPr="00173B4A" w:rsidRDefault="00B65710" w:rsidP="004132A0">
      <w:pPr>
        <w:autoSpaceDE w:val="0"/>
        <w:autoSpaceDN w:val="0"/>
        <w:adjustRightInd w:val="0"/>
        <w:jc w:val="both"/>
      </w:pPr>
      <w:r w:rsidRPr="00173B4A">
        <w:t>органах управління Підприємства відповідно до законодавства.</w:t>
      </w:r>
    </w:p>
    <w:p w:rsidR="00B65710" w:rsidRPr="00173B4A" w:rsidRDefault="00B65710" w:rsidP="004132A0">
      <w:pPr>
        <w:autoSpaceDE w:val="0"/>
        <w:autoSpaceDN w:val="0"/>
        <w:adjustRightInd w:val="0"/>
        <w:jc w:val="both"/>
      </w:pPr>
      <w:r w:rsidRPr="00173B4A">
        <w:t>Підприємство зобов’язане створювати умови, які б забезпечували участь працівників у йогоуправлінні.</w:t>
      </w:r>
    </w:p>
    <w:p w:rsidR="00B65710" w:rsidRPr="00173B4A" w:rsidRDefault="00B65710" w:rsidP="004132A0">
      <w:pPr>
        <w:autoSpaceDE w:val="0"/>
        <w:autoSpaceDN w:val="0"/>
        <w:adjustRightInd w:val="0"/>
        <w:jc w:val="both"/>
      </w:pPr>
      <w:r w:rsidRPr="00173B4A">
        <w:t>9.2. Трудовий колектив Підприємства складається з усіх працівників, які своєю працеюберуть участь у його діяльності на основі трудового договору (контракту, угоди) або іншихформ, що регулюють трудові відносини працівника з Підприємством.</w:t>
      </w:r>
    </w:p>
    <w:p w:rsidR="00B65710" w:rsidRPr="00173B4A" w:rsidRDefault="00B65710" w:rsidP="004132A0">
      <w:pPr>
        <w:autoSpaceDE w:val="0"/>
        <w:autoSpaceDN w:val="0"/>
        <w:adjustRightInd w:val="0"/>
        <w:jc w:val="both"/>
      </w:pPr>
      <w:r w:rsidRPr="00173B4A">
        <w:t>9.3. До складу органів, через які трудовий колектив реалізує своє право на участь в управлінніПідприємством, не може обиратися головний лікар Підприємства. Повноваження цих органіввизначаються законодавством та Положенням про ці органи.</w:t>
      </w:r>
    </w:p>
    <w:p w:rsidR="00B65710" w:rsidRPr="00173B4A" w:rsidRDefault="00B65710" w:rsidP="004132A0">
      <w:pPr>
        <w:autoSpaceDE w:val="0"/>
        <w:autoSpaceDN w:val="0"/>
        <w:adjustRightInd w:val="0"/>
        <w:jc w:val="both"/>
      </w:pPr>
      <w:r w:rsidRPr="00173B4A">
        <w:t>9.4. Виробничі, трудові та соціальні відносини трудового колективу з адміністрацієюПідприємства регулюються колективним договором.</w:t>
      </w:r>
    </w:p>
    <w:p w:rsidR="00B65710" w:rsidRPr="00173B4A" w:rsidRDefault="00B65710" w:rsidP="004132A0">
      <w:pPr>
        <w:autoSpaceDE w:val="0"/>
        <w:autoSpaceDN w:val="0"/>
        <w:adjustRightInd w:val="0"/>
        <w:jc w:val="both"/>
      </w:pPr>
      <w:r w:rsidRPr="00173B4A">
        <w:t>9.5. Право укладання колективного договору надається головному лікарю Підприємства, а від іменітрудового колективу – уповноваженому ним органу.</w:t>
      </w:r>
    </w:p>
    <w:p w:rsidR="00B65710" w:rsidRPr="00173B4A" w:rsidRDefault="00B65710" w:rsidP="004132A0">
      <w:pPr>
        <w:autoSpaceDE w:val="0"/>
        <w:autoSpaceDN w:val="0"/>
        <w:adjustRightInd w:val="0"/>
        <w:jc w:val="both"/>
      </w:pPr>
      <w:r w:rsidRPr="00173B4A">
        <w:t>Сторони колективного договору звітують на загальних зборах колективу не менш ніж одинраз на рік.</w:t>
      </w:r>
    </w:p>
    <w:p w:rsidR="00B65710" w:rsidRPr="00173B4A" w:rsidRDefault="00B65710" w:rsidP="004132A0">
      <w:pPr>
        <w:autoSpaceDE w:val="0"/>
        <w:autoSpaceDN w:val="0"/>
        <w:adjustRightInd w:val="0"/>
        <w:jc w:val="both"/>
      </w:pPr>
      <w:r w:rsidRPr="00173B4A">
        <w:t>9.6. Питання щодо поліпшення умов праці, життя і здоров’я, гарантії обов’язкового медичногострахування працівників Підприємства та їх сімей, а також інші питання соціальногорозвитку вирішуються трудовим колективом відповідно до законодавства, цього Статуту таколективного договору.</w:t>
      </w:r>
    </w:p>
    <w:p w:rsidR="00B65710" w:rsidRPr="00173B4A" w:rsidRDefault="00B65710" w:rsidP="004132A0">
      <w:pPr>
        <w:autoSpaceDE w:val="0"/>
        <w:autoSpaceDN w:val="0"/>
        <w:adjustRightInd w:val="0"/>
        <w:jc w:val="both"/>
      </w:pPr>
      <w:r w:rsidRPr="00173B4A">
        <w:t>9.7. Джерелом коштів на оплату праці працівників Підприємства є кошти, отримані врезультаті його господарської некомерційної діяльності.</w:t>
      </w:r>
    </w:p>
    <w:p w:rsidR="00B65710" w:rsidRPr="00173B4A" w:rsidRDefault="00B65710" w:rsidP="004132A0">
      <w:pPr>
        <w:autoSpaceDE w:val="0"/>
        <w:autoSpaceDN w:val="0"/>
        <w:adjustRightInd w:val="0"/>
        <w:jc w:val="both"/>
      </w:pPr>
      <w:r w:rsidRPr="00173B4A">
        <w:t>Форми і системи оплати праці, норми праці, розцінки, тарифні ставки, схеми посадовихокладів, умови запровадження та розміри надбавок, доплат, премій, винагород та іншихзаохочувальних, компенсаційних і гарантійних виплат встановлюються у колективномудоговорі з дотриманням норм і гарантій, передбачених законодавством, Генеральною таГалузевою угодами.</w:t>
      </w:r>
    </w:p>
    <w:p w:rsidR="00B65710" w:rsidRPr="00173B4A" w:rsidRDefault="00B65710" w:rsidP="004132A0">
      <w:pPr>
        <w:autoSpaceDE w:val="0"/>
        <w:autoSpaceDN w:val="0"/>
        <w:adjustRightInd w:val="0"/>
        <w:jc w:val="both"/>
      </w:pPr>
      <w:r w:rsidRPr="00173B4A">
        <w:t>Мінімальна заробітна плата працівників не може бути нижчою від встановленогозаконодавством мінімального розміру заробітної плати.</w:t>
      </w:r>
    </w:p>
    <w:p w:rsidR="00B65710" w:rsidRPr="00173B4A" w:rsidRDefault="00B65710" w:rsidP="004132A0">
      <w:pPr>
        <w:autoSpaceDE w:val="0"/>
        <w:autoSpaceDN w:val="0"/>
        <w:adjustRightInd w:val="0"/>
        <w:jc w:val="both"/>
      </w:pPr>
      <w:r w:rsidRPr="00173B4A">
        <w:t>Умови оплати праці та матеріального забезпечення головного лікаря Підприємства визначаютьсяконтрактом, укладеним із Засновником.</w:t>
      </w:r>
    </w:p>
    <w:p w:rsidR="00B65710" w:rsidRPr="00173B4A" w:rsidRDefault="00B65710" w:rsidP="004132A0">
      <w:pPr>
        <w:autoSpaceDE w:val="0"/>
        <w:autoSpaceDN w:val="0"/>
        <w:adjustRightInd w:val="0"/>
        <w:jc w:val="both"/>
      </w:pPr>
      <w:r w:rsidRPr="00173B4A">
        <w:t>9.8. Працівники Підприємства провадять свою діяльність відповідно до Статуту, колективногодоговору та посадових інструкцій згідно з законодавством.</w:t>
      </w:r>
    </w:p>
    <w:p w:rsidR="00B65710" w:rsidRPr="00173B4A" w:rsidRDefault="00B65710" w:rsidP="004132A0">
      <w:pPr>
        <w:autoSpaceDE w:val="0"/>
        <w:autoSpaceDN w:val="0"/>
        <w:adjustRightInd w:val="0"/>
        <w:jc w:val="both"/>
      </w:pPr>
    </w:p>
    <w:p w:rsidR="00B65710" w:rsidRPr="00173B4A" w:rsidRDefault="00B65710" w:rsidP="004132A0">
      <w:pPr>
        <w:autoSpaceDE w:val="0"/>
        <w:autoSpaceDN w:val="0"/>
        <w:adjustRightInd w:val="0"/>
        <w:jc w:val="center"/>
        <w:rPr>
          <w:b/>
          <w:bCs/>
        </w:rPr>
      </w:pPr>
      <w:r w:rsidRPr="00173B4A">
        <w:rPr>
          <w:b/>
          <w:bCs/>
        </w:rPr>
        <w:t>10. КОНТРОЛЬ ТА ПЕРЕВІРКА ДІЯЛЬНОСТІ</w:t>
      </w:r>
    </w:p>
    <w:p w:rsidR="00B65710" w:rsidRPr="00173B4A" w:rsidRDefault="00B65710" w:rsidP="004132A0">
      <w:pPr>
        <w:autoSpaceDE w:val="0"/>
        <w:autoSpaceDN w:val="0"/>
        <w:adjustRightInd w:val="0"/>
        <w:jc w:val="both"/>
      </w:pPr>
      <w:r w:rsidRPr="00173B4A">
        <w:t>10.1. Пiдприємство самостійно здiйснює оперативний та бухгалтерський облiк результатiв</w:t>
      </w:r>
    </w:p>
    <w:p w:rsidR="00B65710" w:rsidRPr="00173B4A" w:rsidRDefault="00B65710" w:rsidP="004132A0">
      <w:pPr>
        <w:autoSpaceDE w:val="0"/>
        <w:autoSpaceDN w:val="0"/>
        <w:adjustRightInd w:val="0"/>
        <w:jc w:val="both"/>
      </w:pPr>
      <w:r w:rsidRPr="00173B4A">
        <w:t>своєї дiяльностi та веде обробку та облiк персональних даних працiвникiв, а також ведеюридичну, фiнансову та кадрову звiтнiсть. Порядок ведення бухгалтерського обліку та облiкуперсональних даних, статистичної, фiнансової та кадрової звiтностi визначається чиннимзаконодавством України.</w:t>
      </w:r>
    </w:p>
    <w:p w:rsidR="00B65710" w:rsidRPr="00173B4A" w:rsidRDefault="00B65710" w:rsidP="004132A0">
      <w:pPr>
        <w:autoSpaceDE w:val="0"/>
        <w:autoSpaceDN w:val="0"/>
        <w:adjustRightInd w:val="0"/>
        <w:jc w:val="both"/>
      </w:pPr>
      <w:r w:rsidRPr="00173B4A">
        <w:t>10.2. Пiдприємство несе вiдповiдальнiсть за своєчасне i достовiрне подання передбаченихформ звiтностi вiдповiдним органам.</w:t>
      </w:r>
    </w:p>
    <w:p w:rsidR="00B65710" w:rsidRPr="00173B4A" w:rsidRDefault="00B65710" w:rsidP="004132A0">
      <w:pPr>
        <w:autoSpaceDE w:val="0"/>
        <w:autoSpaceDN w:val="0"/>
        <w:adjustRightInd w:val="0"/>
        <w:jc w:val="both"/>
      </w:pPr>
      <w:r w:rsidRPr="00173B4A">
        <w:t>10.3. Контроль за фiнансово-господарською дiяльнiстю Пiдприємства здiйснюють вiдповiднiдержавнi органи в межах їх повноважень та встановленого чинним законодавством Українипорядку.</w:t>
      </w:r>
    </w:p>
    <w:p w:rsidR="00B65710" w:rsidRPr="00173B4A" w:rsidRDefault="00B65710" w:rsidP="004132A0">
      <w:pPr>
        <w:autoSpaceDE w:val="0"/>
        <w:autoSpaceDN w:val="0"/>
        <w:adjustRightInd w:val="0"/>
        <w:jc w:val="both"/>
      </w:pPr>
      <w:r w:rsidRPr="00173B4A">
        <w:t>10.4. Засновникмає право здiйснювати контроль фiнансово-господарської діяльності Пiдприємства та контроль за якiстю i обсягом надання медичної допомоги. Пiдприємствоподає Засновнику, за його вимогою, бухгалтерський звiт та iншу документацiю, яка стосуєтьсяфiнансово-господарської, кадрової, медичної дiяльностi.</w:t>
      </w:r>
    </w:p>
    <w:p w:rsidR="00B65710" w:rsidRPr="00173B4A" w:rsidRDefault="00B65710" w:rsidP="004132A0">
      <w:pPr>
        <w:autoSpaceDE w:val="0"/>
        <w:autoSpaceDN w:val="0"/>
        <w:adjustRightInd w:val="0"/>
        <w:jc w:val="both"/>
      </w:pPr>
      <w:r w:rsidRPr="00173B4A">
        <w:t>10.5. Контроль якості надання медичної допомоги хворим на Підприємстві здійснюєтьсяшляхом експертизи відповідності якості наданої медичної допомоги міжнароднимпринципам доказової медицини, вимогам галузевим стандартам в сфері охорони здоров’я</w:t>
      </w:r>
    </w:p>
    <w:p w:rsidR="00B65710" w:rsidRPr="00173B4A" w:rsidRDefault="00B65710" w:rsidP="004132A0">
      <w:pPr>
        <w:autoSpaceDE w:val="0"/>
        <w:autoSpaceDN w:val="0"/>
        <w:adjustRightInd w:val="0"/>
        <w:jc w:val="both"/>
      </w:pPr>
      <w:r w:rsidRPr="00173B4A">
        <w:t>та законодавству.</w:t>
      </w:r>
    </w:p>
    <w:p w:rsidR="00B65710" w:rsidRPr="00173B4A" w:rsidRDefault="00B65710" w:rsidP="004132A0">
      <w:pPr>
        <w:autoSpaceDE w:val="0"/>
        <w:autoSpaceDN w:val="0"/>
        <w:adjustRightInd w:val="0"/>
        <w:jc w:val="center"/>
        <w:rPr>
          <w:b/>
          <w:bCs/>
        </w:rPr>
      </w:pPr>
      <w:r w:rsidRPr="00173B4A">
        <w:rPr>
          <w:b/>
          <w:bCs/>
        </w:rPr>
        <w:t>11. ПРИПИНЕННЯ ДІЯЛЬНОСТІ</w:t>
      </w:r>
    </w:p>
    <w:p w:rsidR="00B65710" w:rsidRPr="00133188" w:rsidRDefault="00B65710" w:rsidP="004132A0">
      <w:pPr>
        <w:autoSpaceDE w:val="0"/>
        <w:autoSpaceDN w:val="0"/>
        <w:adjustRightInd w:val="0"/>
        <w:jc w:val="both"/>
        <w:rPr>
          <w:color w:val="000000"/>
        </w:rPr>
      </w:pPr>
      <w:r w:rsidRPr="00133188">
        <w:rPr>
          <w:color w:val="000000"/>
        </w:rPr>
        <w:t>11.1. Припинення діяльності Підприємства здійснюється шляхом його реорганізації (злиття,приєднання, поділу, перетворення) або ліквідації – за рішенням Засновника, а у випадках,передбачених законодавством України, – за рішенням суду або відповідних органівдержавної влади.</w:t>
      </w:r>
    </w:p>
    <w:p w:rsidR="00B65710" w:rsidRPr="00173B4A" w:rsidRDefault="00B65710" w:rsidP="004132A0">
      <w:pPr>
        <w:autoSpaceDE w:val="0"/>
        <w:autoSpaceDN w:val="0"/>
        <w:adjustRightInd w:val="0"/>
        <w:jc w:val="both"/>
      </w:pPr>
      <w:r w:rsidRPr="00133188">
        <w:t>11.2. У разі припинення Підприємства (ліквідації, злиття, поділу, приєднання абоперетворення) усі активи Підприємства передаються одній або кільком неприбутковиморганізаціям відповідного виду або зараховуються</w:t>
      </w:r>
      <w:r w:rsidRPr="00173B4A">
        <w:t xml:space="preserve"> до доходу бюджету.</w:t>
      </w:r>
    </w:p>
    <w:p w:rsidR="00B65710" w:rsidRPr="00173B4A" w:rsidRDefault="00B65710" w:rsidP="004132A0">
      <w:pPr>
        <w:autoSpaceDE w:val="0"/>
        <w:autoSpaceDN w:val="0"/>
        <w:adjustRightInd w:val="0"/>
        <w:jc w:val="both"/>
      </w:pPr>
      <w:r w:rsidRPr="00173B4A">
        <w:t>11.3. Ліквідація Підприємства здійснюється ліквідаційною комісією, яка утворюєтьсяЗасновником або за рішенням суду.</w:t>
      </w:r>
    </w:p>
    <w:p w:rsidR="00B65710" w:rsidRPr="00173B4A" w:rsidRDefault="00B65710" w:rsidP="004132A0">
      <w:pPr>
        <w:autoSpaceDE w:val="0"/>
        <w:autoSpaceDN w:val="0"/>
        <w:adjustRightInd w:val="0"/>
        <w:jc w:val="both"/>
      </w:pPr>
      <w:r w:rsidRPr="00173B4A">
        <w:t>11.4. Порядок і строки проведення ліквідації, а також строк для пред’явлення вимогкредиторами, що не може бути меншим ніж два місяці з дня опублікування рішення проліквідацію, визначаються органом, який прийняв рішення про ліквідацію.</w:t>
      </w:r>
    </w:p>
    <w:p w:rsidR="00B65710" w:rsidRPr="00173B4A" w:rsidRDefault="00B65710" w:rsidP="004132A0">
      <w:pPr>
        <w:autoSpaceDE w:val="0"/>
        <w:autoSpaceDN w:val="0"/>
        <w:adjustRightInd w:val="0"/>
        <w:jc w:val="both"/>
      </w:pPr>
      <w:r w:rsidRPr="00173B4A">
        <w:t>11.5. Ліквідаційна комісія розміщує у друкованих засобах масової інформації повідомленняпро припинення юридичної особи та про порядок і строк заявлення кредиторами вимогдо неї, а наявних (відомих) кредиторів повідомляє особисто в письмовій формі у визначенізаконодавством строки.</w:t>
      </w:r>
    </w:p>
    <w:p w:rsidR="00B65710" w:rsidRPr="00173B4A" w:rsidRDefault="00B65710" w:rsidP="004132A0">
      <w:pPr>
        <w:autoSpaceDE w:val="0"/>
        <w:autoSpaceDN w:val="0"/>
        <w:adjustRightInd w:val="0"/>
        <w:jc w:val="both"/>
      </w:pPr>
      <w:r w:rsidRPr="00173B4A">
        <w:t>Одночасно ліквідаційна комісія вживає усіх необхідних заходів зі стягнення дебіторськоїзаборгованості Підприємства.</w:t>
      </w:r>
    </w:p>
    <w:p w:rsidR="00B65710" w:rsidRPr="00173B4A" w:rsidRDefault="00B65710" w:rsidP="004132A0">
      <w:pPr>
        <w:autoSpaceDE w:val="0"/>
        <w:autoSpaceDN w:val="0"/>
        <w:adjustRightInd w:val="0"/>
        <w:jc w:val="both"/>
      </w:pPr>
      <w:r w:rsidRPr="00173B4A">
        <w:t>11.6. З моменту призначення ліквідаційної комісії до неї переходять повноваження зуправління Підприємством. Ліквідаційна комісія складає ліквідаційний баланс та подаєйого органу, який призначив ліквідаційну комісію. Достовірність та повнота ліквідаційногобалансу повинні бути перевірені в установленому законодавством порядку.</w:t>
      </w:r>
    </w:p>
    <w:p w:rsidR="00B65710" w:rsidRPr="00173B4A" w:rsidRDefault="00B65710" w:rsidP="004132A0">
      <w:pPr>
        <w:autoSpaceDE w:val="0"/>
        <w:autoSpaceDN w:val="0"/>
        <w:adjustRightInd w:val="0"/>
        <w:jc w:val="both"/>
      </w:pPr>
      <w:r w:rsidRPr="00173B4A">
        <w:t>Ліквідаційна комісія виступає в суді від імені Підприємства, що ліквідується.</w:t>
      </w:r>
    </w:p>
    <w:p w:rsidR="00B65710" w:rsidRPr="00173B4A" w:rsidRDefault="00B65710" w:rsidP="004132A0">
      <w:pPr>
        <w:autoSpaceDE w:val="0"/>
        <w:autoSpaceDN w:val="0"/>
        <w:adjustRightInd w:val="0"/>
        <w:jc w:val="both"/>
      </w:pPr>
      <w:r w:rsidRPr="00173B4A">
        <w:t>11.7. Черговість та порядок задоволення вимог кредиторів визначаються відповідно дозаконодавства.</w:t>
      </w:r>
    </w:p>
    <w:p w:rsidR="00B65710" w:rsidRPr="00173B4A" w:rsidRDefault="00B65710" w:rsidP="004132A0">
      <w:pPr>
        <w:autoSpaceDE w:val="0"/>
        <w:autoSpaceDN w:val="0"/>
        <w:adjustRightInd w:val="0"/>
        <w:jc w:val="both"/>
      </w:pPr>
      <w:r w:rsidRPr="00173B4A">
        <w:t>11.8. Працівникам Підприємства, які звільняються у зв’язку з його реорганізацією чиліквідацією, гарантується дотримання їх прав та інтересів відповідно до законодавства про</w:t>
      </w:r>
    </w:p>
    <w:p w:rsidR="00B65710" w:rsidRPr="00173B4A" w:rsidRDefault="00B65710" w:rsidP="004132A0">
      <w:pPr>
        <w:autoSpaceDE w:val="0"/>
        <w:autoSpaceDN w:val="0"/>
        <w:adjustRightInd w:val="0"/>
        <w:jc w:val="both"/>
      </w:pPr>
      <w:r w:rsidRPr="00173B4A">
        <w:t>працю.</w:t>
      </w:r>
    </w:p>
    <w:p w:rsidR="00B65710" w:rsidRPr="00173B4A" w:rsidRDefault="00B65710" w:rsidP="004132A0">
      <w:pPr>
        <w:autoSpaceDE w:val="0"/>
        <w:autoSpaceDN w:val="0"/>
        <w:adjustRightInd w:val="0"/>
        <w:jc w:val="both"/>
      </w:pPr>
      <w:r w:rsidRPr="00173B4A">
        <w:t>11.9. Підприємство є таким, що припинило свою діяльність, із дати внесення до Єдиногодержавного реєстру запису про державну реєстрацію припинення юридичної особи.</w:t>
      </w:r>
    </w:p>
    <w:p w:rsidR="00B65710" w:rsidRPr="00173B4A" w:rsidRDefault="00B65710" w:rsidP="004132A0">
      <w:pPr>
        <w:autoSpaceDE w:val="0"/>
        <w:autoSpaceDN w:val="0"/>
        <w:adjustRightInd w:val="0"/>
        <w:jc w:val="both"/>
      </w:pPr>
      <w:r w:rsidRPr="00173B4A">
        <w:t>11.10. Все, що не передбачено цим Статутом, регулюється законодавством України.</w:t>
      </w:r>
    </w:p>
    <w:p w:rsidR="00B65710" w:rsidRPr="00173B4A" w:rsidRDefault="00B65710" w:rsidP="004132A0">
      <w:pPr>
        <w:autoSpaceDE w:val="0"/>
        <w:autoSpaceDN w:val="0"/>
        <w:adjustRightInd w:val="0"/>
        <w:jc w:val="both"/>
      </w:pPr>
    </w:p>
    <w:p w:rsidR="00B65710" w:rsidRPr="00173B4A" w:rsidRDefault="00B65710" w:rsidP="004132A0">
      <w:pPr>
        <w:autoSpaceDE w:val="0"/>
        <w:autoSpaceDN w:val="0"/>
        <w:adjustRightInd w:val="0"/>
        <w:jc w:val="center"/>
        <w:rPr>
          <w:b/>
          <w:bCs/>
        </w:rPr>
      </w:pPr>
      <w:r w:rsidRPr="00173B4A">
        <w:rPr>
          <w:b/>
          <w:bCs/>
        </w:rPr>
        <w:t>12. ПОРЯДОК ВНЕСЕННЯ ЗМІН ДО СТАТУТУ ПІДПРИЄМСТВА</w:t>
      </w:r>
    </w:p>
    <w:p w:rsidR="00B65710" w:rsidRPr="00173B4A" w:rsidRDefault="00B65710" w:rsidP="004132A0">
      <w:pPr>
        <w:autoSpaceDE w:val="0"/>
        <w:autoSpaceDN w:val="0"/>
        <w:adjustRightInd w:val="0"/>
        <w:jc w:val="both"/>
      </w:pPr>
      <w:r w:rsidRPr="00173B4A">
        <w:t>12.1. Зміни до цього Статуту вносяться за рішенням Засновника, шляхом викладення Статутуу новій редакції.</w:t>
      </w:r>
    </w:p>
    <w:p w:rsidR="00B65710" w:rsidRDefault="00B65710" w:rsidP="004132A0">
      <w:pPr>
        <w:autoSpaceDE w:val="0"/>
        <w:autoSpaceDN w:val="0"/>
        <w:adjustRightInd w:val="0"/>
        <w:jc w:val="both"/>
      </w:pPr>
      <w:r w:rsidRPr="00173B4A">
        <w:t>12.2. Зміни до цього Статуту підлягають обов’язковій державній реєстрації у порядку,встановленому законодавством України.</w:t>
      </w:r>
    </w:p>
    <w:p w:rsidR="00B65710" w:rsidRDefault="00B65710" w:rsidP="004132A0">
      <w:pPr>
        <w:autoSpaceDE w:val="0"/>
        <w:autoSpaceDN w:val="0"/>
        <w:adjustRightInd w:val="0"/>
        <w:jc w:val="both"/>
      </w:pPr>
      <w:r>
        <w:t xml:space="preserve"> </w:t>
      </w:r>
    </w:p>
    <w:p w:rsidR="00B65710" w:rsidRPr="008A62F8" w:rsidRDefault="00B65710" w:rsidP="004132A0">
      <w:pPr>
        <w:jc w:val="both"/>
        <w:rPr>
          <w:b/>
        </w:rPr>
      </w:pPr>
      <w:r w:rsidRPr="008A62F8">
        <w:rPr>
          <w:b/>
        </w:rPr>
        <w:t xml:space="preserve">Голова ради                                                                  </w:t>
      </w:r>
      <w:r>
        <w:rPr>
          <w:b/>
        </w:rPr>
        <w:t xml:space="preserve">                                      </w:t>
      </w:r>
      <w:r w:rsidRPr="008A62F8">
        <w:rPr>
          <w:b/>
        </w:rPr>
        <w:t xml:space="preserve"> О.П. Покутній</w:t>
      </w:r>
    </w:p>
    <w:p w:rsidR="00B65710" w:rsidRPr="00F77430" w:rsidRDefault="00B65710" w:rsidP="004132A0">
      <w:pPr>
        <w:autoSpaceDE w:val="0"/>
        <w:autoSpaceDN w:val="0"/>
        <w:adjustRightInd w:val="0"/>
        <w:jc w:val="both"/>
      </w:pPr>
    </w:p>
    <w:p w:rsidR="00B65710" w:rsidRDefault="00B65710" w:rsidP="004132A0">
      <w:pPr>
        <w:jc w:val="both"/>
        <w:rPr>
          <w:sz w:val="28"/>
          <w:szCs w:val="28"/>
          <w:lang w:val="ru-RU"/>
        </w:rPr>
      </w:pPr>
    </w:p>
    <w:p w:rsidR="00B65710" w:rsidRDefault="00B65710" w:rsidP="004132A0">
      <w:pPr>
        <w:jc w:val="both"/>
        <w:rPr>
          <w:sz w:val="28"/>
          <w:szCs w:val="28"/>
          <w:lang w:val="ru-RU"/>
        </w:rPr>
      </w:pPr>
    </w:p>
    <w:p w:rsidR="00B65710" w:rsidRDefault="00B65710" w:rsidP="004132A0">
      <w:pPr>
        <w:jc w:val="both"/>
        <w:rPr>
          <w:sz w:val="28"/>
          <w:szCs w:val="28"/>
          <w:lang w:val="ru-RU"/>
        </w:rPr>
      </w:pPr>
    </w:p>
    <w:p w:rsidR="00B65710" w:rsidRDefault="00B65710" w:rsidP="004132A0">
      <w:pPr>
        <w:jc w:val="both"/>
        <w:rPr>
          <w:sz w:val="28"/>
          <w:szCs w:val="28"/>
          <w:lang w:val="ru-RU"/>
        </w:rPr>
      </w:pPr>
    </w:p>
    <w:p w:rsidR="00B65710" w:rsidRPr="004132A0" w:rsidRDefault="00B65710" w:rsidP="006901F2">
      <w:pPr>
        <w:jc w:val="both"/>
      </w:pPr>
    </w:p>
    <w:sectPr w:rsidR="00B65710" w:rsidRPr="004132A0" w:rsidSect="00D311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4A05"/>
    <w:multiLevelType w:val="hybridMultilevel"/>
    <w:tmpl w:val="AD90ECB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914354"/>
    <w:multiLevelType w:val="hybridMultilevel"/>
    <w:tmpl w:val="84B8E5C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227ABA"/>
    <w:multiLevelType w:val="hybridMultilevel"/>
    <w:tmpl w:val="E9E0B3B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651238"/>
    <w:multiLevelType w:val="hybridMultilevel"/>
    <w:tmpl w:val="464AED7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81665"/>
    <w:multiLevelType w:val="hybridMultilevel"/>
    <w:tmpl w:val="94363F2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4A01E07"/>
    <w:multiLevelType w:val="hybridMultilevel"/>
    <w:tmpl w:val="7832A510"/>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5A03A2"/>
    <w:multiLevelType w:val="hybridMultilevel"/>
    <w:tmpl w:val="0218A35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6AF2337"/>
    <w:multiLevelType w:val="hybridMultilevel"/>
    <w:tmpl w:val="644E5EC8"/>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9F64515"/>
    <w:multiLevelType w:val="hybridMultilevel"/>
    <w:tmpl w:val="FEB88DE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A976FB0"/>
    <w:multiLevelType w:val="hybridMultilevel"/>
    <w:tmpl w:val="2D8CCC6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C3467C2"/>
    <w:multiLevelType w:val="hybridMultilevel"/>
    <w:tmpl w:val="B538C726"/>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CCC32CD"/>
    <w:multiLevelType w:val="hybridMultilevel"/>
    <w:tmpl w:val="AEB01426"/>
    <w:lvl w:ilvl="0" w:tplc="26BAF6C6">
      <w:start w:val="4"/>
      <w:numFmt w:val="decimal"/>
      <w:lvlText w:val="%1."/>
      <w:lvlJc w:val="left"/>
      <w:pPr>
        <w:tabs>
          <w:tab w:val="num" w:pos="1068"/>
        </w:tabs>
        <w:ind w:left="1068" w:hanging="360"/>
      </w:pPr>
      <w:rPr>
        <w:rFonts w:cs="Times New Roman" w:hint="default"/>
      </w:rPr>
    </w:lvl>
    <w:lvl w:ilvl="1" w:tplc="04220019" w:tentative="1">
      <w:start w:val="1"/>
      <w:numFmt w:val="lowerLetter"/>
      <w:lvlText w:val="%2."/>
      <w:lvlJc w:val="left"/>
      <w:pPr>
        <w:tabs>
          <w:tab w:val="num" w:pos="1788"/>
        </w:tabs>
        <w:ind w:left="1788" w:hanging="360"/>
      </w:pPr>
      <w:rPr>
        <w:rFonts w:cs="Times New Roman"/>
      </w:rPr>
    </w:lvl>
    <w:lvl w:ilvl="2" w:tplc="0422001B" w:tentative="1">
      <w:start w:val="1"/>
      <w:numFmt w:val="lowerRoman"/>
      <w:lvlText w:val="%3."/>
      <w:lvlJc w:val="right"/>
      <w:pPr>
        <w:tabs>
          <w:tab w:val="num" w:pos="2508"/>
        </w:tabs>
        <w:ind w:left="2508" w:hanging="180"/>
      </w:pPr>
      <w:rPr>
        <w:rFonts w:cs="Times New Roman"/>
      </w:rPr>
    </w:lvl>
    <w:lvl w:ilvl="3" w:tplc="0422000F" w:tentative="1">
      <w:start w:val="1"/>
      <w:numFmt w:val="decimal"/>
      <w:lvlText w:val="%4."/>
      <w:lvlJc w:val="left"/>
      <w:pPr>
        <w:tabs>
          <w:tab w:val="num" w:pos="3228"/>
        </w:tabs>
        <w:ind w:left="3228" w:hanging="360"/>
      </w:pPr>
      <w:rPr>
        <w:rFonts w:cs="Times New Roman"/>
      </w:rPr>
    </w:lvl>
    <w:lvl w:ilvl="4" w:tplc="04220019" w:tentative="1">
      <w:start w:val="1"/>
      <w:numFmt w:val="lowerLetter"/>
      <w:lvlText w:val="%5."/>
      <w:lvlJc w:val="left"/>
      <w:pPr>
        <w:tabs>
          <w:tab w:val="num" w:pos="3948"/>
        </w:tabs>
        <w:ind w:left="3948" w:hanging="360"/>
      </w:pPr>
      <w:rPr>
        <w:rFonts w:cs="Times New Roman"/>
      </w:rPr>
    </w:lvl>
    <w:lvl w:ilvl="5" w:tplc="0422001B" w:tentative="1">
      <w:start w:val="1"/>
      <w:numFmt w:val="lowerRoman"/>
      <w:lvlText w:val="%6."/>
      <w:lvlJc w:val="right"/>
      <w:pPr>
        <w:tabs>
          <w:tab w:val="num" w:pos="4668"/>
        </w:tabs>
        <w:ind w:left="4668" w:hanging="180"/>
      </w:pPr>
      <w:rPr>
        <w:rFonts w:cs="Times New Roman"/>
      </w:rPr>
    </w:lvl>
    <w:lvl w:ilvl="6" w:tplc="0422000F" w:tentative="1">
      <w:start w:val="1"/>
      <w:numFmt w:val="decimal"/>
      <w:lvlText w:val="%7."/>
      <w:lvlJc w:val="left"/>
      <w:pPr>
        <w:tabs>
          <w:tab w:val="num" w:pos="5388"/>
        </w:tabs>
        <w:ind w:left="5388" w:hanging="360"/>
      </w:pPr>
      <w:rPr>
        <w:rFonts w:cs="Times New Roman"/>
      </w:rPr>
    </w:lvl>
    <w:lvl w:ilvl="7" w:tplc="04220019" w:tentative="1">
      <w:start w:val="1"/>
      <w:numFmt w:val="lowerLetter"/>
      <w:lvlText w:val="%8."/>
      <w:lvlJc w:val="left"/>
      <w:pPr>
        <w:tabs>
          <w:tab w:val="num" w:pos="6108"/>
        </w:tabs>
        <w:ind w:left="6108" w:hanging="360"/>
      </w:pPr>
      <w:rPr>
        <w:rFonts w:cs="Times New Roman"/>
      </w:rPr>
    </w:lvl>
    <w:lvl w:ilvl="8" w:tplc="0422001B" w:tentative="1">
      <w:start w:val="1"/>
      <w:numFmt w:val="lowerRoman"/>
      <w:lvlText w:val="%9."/>
      <w:lvlJc w:val="right"/>
      <w:pPr>
        <w:tabs>
          <w:tab w:val="num" w:pos="6828"/>
        </w:tabs>
        <w:ind w:left="6828" w:hanging="180"/>
      </w:pPr>
      <w:rPr>
        <w:rFonts w:cs="Times New Roman"/>
      </w:rPr>
    </w:lvl>
  </w:abstractNum>
  <w:abstractNum w:abstractNumId="12">
    <w:nsid w:val="0D9A0545"/>
    <w:multiLevelType w:val="hybridMultilevel"/>
    <w:tmpl w:val="D10C2E72"/>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F1128B2"/>
    <w:multiLevelType w:val="hybridMultilevel"/>
    <w:tmpl w:val="EE2CCAB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BB47C36"/>
    <w:multiLevelType w:val="hybridMultilevel"/>
    <w:tmpl w:val="EEAA7E3E"/>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36B031D"/>
    <w:multiLevelType w:val="hybridMultilevel"/>
    <w:tmpl w:val="2E8E8BF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654E2C"/>
    <w:multiLevelType w:val="hybridMultilevel"/>
    <w:tmpl w:val="49CC9C20"/>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8B4DBE"/>
    <w:multiLevelType w:val="hybridMultilevel"/>
    <w:tmpl w:val="84F6778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4AF696B"/>
    <w:multiLevelType w:val="hybridMultilevel"/>
    <w:tmpl w:val="13E21A4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60C2DF6"/>
    <w:multiLevelType w:val="hybridMultilevel"/>
    <w:tmpl w:val="DA8EFA3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51683E"/>
    <w:multiLevelType w:val="hybridMultilevel"/>
    <w:tmpl w:val="A0EA9D3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26A0F70"/>
    <w:multiLevelType w:val="hybridMultilevel"/>
    <w:tmpl w:val="BFB2AAEA"/>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2A3C45"/>
    <w:multiLevelType w:val="hybridMultilevel"/>
    <w:tmpl w:val="A5B4765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18F2436"/>
    <w:multiLevelType w:val="hybridMultilevel"/>
    <w:tmpl w:val="B802B162"/>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84A50A3"/>
    <w:multiLevelType w:val="hybridMultilevel"/>
    <w:tmpl w:val="8794A7DE"/>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7470FE"/>
    <w:multiLevelType w:val="hybridMultilevel"/>
    <w:tmpl w:val="026AEA6A"/>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E1800CA"/>
    <w:multiLevelType w:val="hybridMultilevel"/>
    <w:tmpl w:val="755011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B92D46"/>
    <w:multiLevelType w:val="hybridMultilevel"/>
    <w:tmpl w:val="F0DA70EA"/>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6F15E75"/>
    <w:multiLevelType w:val="hybridMultilevel"/>
    <w:tmpl w:val="D7F09F0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F801EA3"/>
    <w:multiLevelType w:val="hybridMultilevel"/>
    <w:tmpl w:val="096CB52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10"/>
  </w:num>
  <w:num w:numId="4">
    <w:abstractNumId w:val="27"/>
  </w:num>
  <w:num w:numId="5">
    <w:abstractNumId w:val="16"/>
  </w:num>
  <w:num w:numId="6">
    <w:abstractNumId w:val="5"/>
  </w:num>
  <w:num w:numId="7">
    <w:abstractNumId w:val="29"/>
  </w:num>
  <w:num w:numId="8">
    <w:abstractNumId w:val="17"/>
  </w:num>
  <w:num w:numId="9">
    <w:abstractNumId w:val="24"/>
  </w:num>
  <w:num w:numId="10">
    <w:abstractNumId w:val="3"/>
  </w:num>
  <w:num w:numId="11">
    <w:abstractNumId w:val="22"/>
  </w:num>
  <w:num w:numId="12">
    <w:abstractNumId w:val="12"/>
  </w:num>
  <w:num w:numId="13">
    <w:abstractNumId w:val="8"/>
  </w:num>
  <w:num w:numId="14">
    <w:abstractNumId w:val="25"/>
  </w:num>
  <w:num w:numId="15">
    <w:abstractNumId w:val="14"/>
  </w:num>
  <w:num w:numId="16">
    <w:abstractNumId w:val="20"/>
  </w:num>
  <w:num w:numId="17">
    <w:abstractNumId w:val="15"/>
  </w:num>
  <w:num w:numId="18">
    <w:abstractNumId w:val="1"/>
  </w:num>
  <w:num w:numId="19">
    <w:abstractNumId w:val="2"/>
  </w:num>
  <w:num w:numId="20">
    <w:abstractNumId w:val="13"/>
  </w:num>
  <w:num w:numId="21">
    <w:abstractNumId w:val="7"/>
  </w:num>
  <w:num w:numId="22">
    <w:abstractNumId w:val="0"/>
  </w:num>
  <w:num w:numId="23">
    <w:abstractNumId w:val="23"/>
  </w:num>
  <w:num w:numId="24">
    <w:abstractNumId w:val="28"/>
  </w:num>
  <w:num w:numId="25">
    <w:abstractNumId w:val="19"/>
  </w:num>
  <w:num w:numId="26">
    <w:abstractNumId w:val="4"/>
  </w:num>
  <w:num w:numId="27">
    <w:abstractNumId w:val="18"/>
  </w:num>
  <w:num w:numId="28">
    <w:abstractNumId w:val="21"/>
  </w:num>
  <w:num w:numId="29">
    <w:abstractNumId w:val="6"/>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01F2"/>
    <w:rsid w:val="00133188"/>
    <w:rsid w:val="00173B4A"/>
    <w:rsid w:val="00334888"/>
    <w:rsid w:val="003556E2"/>
    <w:rsid w:val="00372FAA"/>
    <w:rsid w:val="004132A0"/>
    <w:rsid w:val="00446F73"/>
    <w:rsid w:val="00472309"/>
    <w:rsid w:val="004D24C9"/>
    <w:rsid w:val="005342D8"/>
    <w:rsid w:val="00593D49"/>
    <w:rsid w:val="006901F2"/>
    <w:rsid w:val="007A002C"/>
    <w:rsid w:val="007C2339"/>
    <w:rsid w:val="007D0124"/>
    <w:rsid w:val="007E3E32"/>
    <w:rsid w:val="007F7D4F"/>
    <w:rsid w:val="00831E0D"/>
    <w:rsid w:val="00886CA8"/>
    <w:rsid w:val="00897BE2"/>
    <w:rsid w:val="008A62F8"/>
    <w:rsid w:val="009712E3"/>
    <w:rsid w:val="00A1013B"/>
    <w:rsid w:val="00A47934"/>
    <w:rsid w:val="00A85468"/>
    <w:rsid w:val="00AE3483"/>
    <w:rsid w:val="00B11F4F"/>
    <w:rsid w:val="00B65710"/>
    <w:rsid w:val="00C42075"/>
    <w:rsid w:val="00CE2B83"/>
    <w:rsid w:val="00D31159"/>
    <w:rsid w:val="00E36224"/>
    <w:rsid w:val="00E367CB"/>
    <w:rsid w:val="00E41307"/>
    <w:rsid w:val="00EA0880"/>
    <w:rsid w:val="00F30074"/>
    <w:rsid w:val="00F77430"/>
    <w:rsid w:val="00FC426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1F2"/>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6901F2"/>
    <w:pPr>
      <w:keepNext/>
      <w:jc w:val="center"/>
      <w:outlineLvl w:val="0"/>
    </w:pPr>
    <w:rPr>
      <w:b/>
      <w:noProof/>
      <w:sz w:val="28"/>
      <w:szCs w:val="20"/>
      <w:lang w:val="ru-RU"/>
    </w:rPr>
  </w:style>
  <w:style w:type="paragraph" w:styleId="Heading2">
    <w:name w:val="heading 2"/>
    <w:basedOn w:val="Normal"/>
    <w:next w:val="Normal"/>
    <w:link w:val="Heading2Char"/>
    <w:uiPriority w:val="99"/>
    <w:qFormat/>
    <w:rsid w:val="006901F2"/>
    <w:pPr>
      <w:keepNext/>
      <w:jc w:val="center"/>
      <w:outlineLvl w:val="1"/>
    </w:pPr>
    <w:rPr>
      <w:b/>
      <w:noProof/>
      <w:sz w:val="32"/>
      <w:szCs w:val="20"/>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01F2"/>
    <w:rPr>
      <w:rFonts w:ascii="Times New Roman" w:hAnsi="Times New Roman" w:cs="Times New Roman"/>
      <w:b/>
      <w:noProof/>
      <w:sz w:val="20"/>
      <w:szCs w:val="20"/>
      <w:lang w:eastAsia="ru-RU"/>
    </w:rPr>
  </w:style>
  <w:style w:type="character" w:customStyle="1" w:styleId="Heading2Char">
    <w:name w:val="Heading 2 Char"/>
    <w:basedOn w:val="DefaultParagraphFont"/>
    <w:link w:val="Heading2"/>
    <w:uiPriority w:val="99"/>
    <w:locked/>
    <w:rsid w:val="006901F2"/>
    <w:rPr>
      <w:rFonts w:ascii="Times New Roman" w:hAnsi="Times New Roman" w:cs="Times New Roman"/>
      <w:b/>
      <w:noProof/>
      <w:sz w:val="20"/>
      <w:szCs w:val="20"/>
      <w:lang w:eastAsia="ru-RU"/>
    </w:rPr>
  </w:style>
  <w:style w:type="paragraph" w:styleId="BodyText">
    <w:name w:val="Body Text"/>
    <w:basedOn w:val="Normal"/>
    <w:link w:val="BodyTextChar"/>
    <w:uiPriority w:val="99"/>
    <w:rsid w:val="006901F2"/>
    <w:pPr>
      <w:jc w:val="both"/>
    </w:pPr>
    <w:rPr>
      <w:sz w:val="28"/>
    </w:rPr>
  </w:style>
  <w:style w:type="character" w:customStyle="1" w:styleId="BodyTextChar">
    <w:name w:val="Body Text Char"/>
    <w:basedOn w:val="DefaultParagraphFont"/>
    <w:link w:val="BodyText"/>
    <w:uiPriority w:val="99"/>
    <w:locked/>
    <w:rsid w:val="006901F2"/>
    <w:rPr>
      <w:rFonts w:ascii="Times New Roman" w:hAnsi="Times New Roman" w:cs="Times New Roman"/>
      <w:sz w:val="24"/>
      <w:szCs w:val="24"/>
      <w:lang w:val="uk-UA" w:eastAsia="ru-RU"/>
    </w:rPr>
  </w:style>
  <w:style w:type="paragraph" w:styleId="Caption">
    <w:name w:val="caption"/>
    <w:basedOn w:val="Normal"/>
    <w:next w:val="Normal"/>
    <w:uiPriority w:val="99"/>
    <w:qFormat/>
    <w:rsid w:val="006901F2"/>
    <w:pPr>
      <w:jc w:val="center"/>
    </w:pPr>
    <w:rPr>
      <w:b/>
      <w:i/>
      <w:noProof/>
      <w:sz w:val="32"/>
      <w:szCs w:val="20"/>
    </w:rPr>
  </w:style>
  <w:style w:type="paragraph" w:styleId="NormalWeb">
    <w:name w:val="Normal (Web)"/>
    <w:basedOn w:val="Normal"/>
    <w:uiPriority w:val="99"/>
    <w:rsid w:val="006901F2"/>
    <w:pPr>
      <w:spacing w:before="100" w:beforeAutospacing="1" w:after="100" w:afterAutospacing="1"/>
    </w:pPr>
    <w:rPr>
      <w:lang w:val="ru-RU"/>
    </w:rPr>
  </w:style>
  <w:style w:type="table" w:styleId="TableGrid">
    <w:name w:val="Table Grid"/>
    <w:basedOn w:val="TableNormal"/>
    <w:uiPriority w:val="99"/>
    <w:locked/>
    <w:rsid w:val="00831E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14</Pages>
  <Words>24173</Words>
  <Characters>13779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cp:revision>
  <cp:lastPrinted>2018-08-23T06:14:00Z</cp:lastPrinted>
  <dcterms:created xsi:type="dcterms:W3CDTF">2018-08-21T06:02:00Z</dcterms:created>
  <dcterms:modified xsi:type="dcterms:W3CDTF">2018-08-23T06:15:00Z</dcterms:modified>
</cp:coreProperties>
</file>